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E20A9" w14:textId="143CC9C3" w:rsidR="00187664" w:rsidRPr="00DB05B8" w:rsidRDefault="00187664" w:rsidP="00187664">
      <w:pPr>
        <w:jc w:val="center"/>
        <w:rPr>
          <w:sz w:val="24"/>
          <w:szCs w:val="24"/>
        </w:rPr>
      </w:pPr>
      <w:r w:rsidRPr="00DB05B8">
        <w:rPr>
          <w:sz w:val="24"/>
          <w:szCs w:val="24"/>
        </w:rPr>
        <w:t xml:space="preserve">ДОГОВОР </w:t>
      </w:r>
      <w:r w:rsidRPr="00DB05B8">
        <w:rPr>
          <w:noProof/>
          <w:sz w:val="24"/>
          <w:szCs w:val="24"/>
        </w:rPr>
        <w:t>№_____</w:t>
      </w:r>
    </w:p>
    <w:p w14:paraId="6B2E20AA" w14:textId="77777777" w:rsidR="00187664" w:rsidRPr="00DB05B8" w:rsidRDefault="00187664" w:rsidP="00187664">
      <w:pPr>
        <w:spacing w:line="218" w:lineRule="auto"/>
        <w:ind w:right="-1"/>
        <w:jc w:val="center"/>
        <w:rPr>
          <w:sz w:val="24"/>
          <w:szCs w:val="24"/>
        </w:rPr>
      </w:pPr>
      <w:r w:rsidRPr="00DB05B8">
        <w:rPr>
          <w:sz w:val="24"/>
          <w:szCs w:val="24"/>
        </w:rPr>
        <w:t>(на выполнение строительно-монтажных, пусконаладочных работ и поставке оборудования)</w:t>
      </w:r>
    </w:p>
    <w:p w14:paraId="6B2E20AB" w14:textId="77777777" w:rsidR="00187664" w:rsidRPr="00DB05B8" w:rsidRDefault="00187664" w:rsidP="00187664">
      <w:pPr>
        <w:tabs>
          <w:tab w:val="right" w:pos="9071"/>
        </w:tabs>
        <w:spacing w:before="40"/>
        <w:rPr>
          <w:sz w:val="24"/>
          <w:szCs w:val="24"/>
        </w:rPr>
      </w:pPr>
    </w:p>
    <w:p w14:paraId="6B2E20AC" w14:textId="5837A20C" w:rsidR="00187664" w:rsidRPr="00DB05B8" w:rsidRDefault="00187664" w:rsidP="00187664">
      <w:pPr>
        <w:tabs>
          <w:tab w:val="right" w:pos="9071"/>
        </w:tabs>
        <w:spacing w:before="40"/>
        <w:rPr>
          <w:sz w:val="24"/>
          <w:szCs w:val="24"/>
        </w:rPr>
      </w:pPr>
      <w:r w:rsidRPr="00DB05B8">
        <w:rPr>
          <w:i/>
          <w:sz w:val="24"/>
          <w:szCs w:val="24"/>
        </w:rPr>
        <w:t xml:space="preserve">г. </w:t>
      </w:r>
      <w:r w:rsidR="00F91740">
        <w:rPr>
          <w:i/>
          <w:sz w:val="24"/>
          <w:szCs w:val="24"/>
        </w:rPr>
        <w:t xml:space="preserve">Петрозаводск </w:t>
      </w:r>
      <w:r w:rsidRPr="00DB05B8">
        <w:rPr>
          <w:noProof/>
          <w:sz w:val="24"/>
          <w:szCs w:val="24"/>
        </w:rPr>
        <w:tab/>
        <w:t>«___»________ 20</w:t>
      </w:r>
      <w:r w:rsidR="00F91740">
        <w:rPr>
          <w:noProof/>
          <w:sz w:val="24"/>
          <w:szCs w:val="24"/>
        </w:rPr>
        <w:t>16</w:t>
      </w:r>
      <w:r w:rsidRPr="00DB05B8">
        <w:rPr>
          <w:sz w:val="24"/>
          <w:szCs w:val="24"/>
        </w:rPr>
        <w:t xml:space="preserve"> г.</w:t>
      </w:r>
    </w:p>
    <w:p w14:paraId="6B2E20AD" w14:textId="77777777" w:rsidR="00187664" w:rsidRPr="00DB05B8" w:rsidRDefault="00187664" w:rsidP="00187664">
      <w:pPr>
        <w:spacing w:before="40"/>
        <w:rPr>
          <w:sz w:val="24"/>
          <w:szCs w:val="24"/>
        </w:rPr>
      </w:pPr>
    </w:p>
    <w:p w14:paraId="6B2E20AE" w14:textId="698CB62F" w:rsidR="00187664" w:rsidRPr="00DB05B8" w:rsidRDefault="00772F26" w:rsidP="00187664">
      <w:pPr>
        <w:spacing w:line="240" w:lineRule="atLeast"/>
        <w:ind w:firstLine="720"/>
        <w:jc w:val="both"/>
        <w:rPr>
          <w:sz w:val="24"/>
          <w:szCs w:val="24"/>
        </w:rPr>
      </w:pPr>
      <w:r>
        <w:rPr>
          <w:sz w:val="24"/>
          <w:szCs w:val="24"/>
        </w:rPr>
        <w:t>ОАО «ТГК-1»</w:t>
      </w:r>
      <w:r w:rsidR="00187664" w:rsidRPr="00DB05B8">
        <w:rPr>
          <w:sz w:val="24"/>
          <w:szCs w:val="24"/>
        </w:rPr>
        <w:t xml:space="preserve">, именуемое в дальнейшем «Заказчик», в лице </w:t>
      </w:r>
      <w:r w:rsidRPr="00772F26">
        <w:rPr>
          <w:sz w:val="24"/>
          <w:szCs w:val="24"/>
        </w:rPr>
        <w:t>Заместителя генерального директора-директора филиала "Карельский" ОАО "ТГК-1" Белова В.В.</w:t>
      </w:r>
      <w:r w:rsidR="00187664" w:rsidRPr="00772F26">
        <w:rPr>
          <w:sz w:val="24"/>
          <w:szCs w:val="24"/>
        </w:rPr>
        <w:t>,</w:t>
      </w:r>
      <w:r w:rsidR="00187664" w:rsidRPr="00DB05B8">
        <w:rPr>
          <w:sz w:val="24"/>
          <w:szCs w:val="24"/>
        </w:rPr>
        <w:t xml:space="preserve"> действующего на основании </w:t>
      </w:r>
      <w:r w:rsidRPr="000D5FEF">
        <w:rPr>
          <w:sz w:val="24"/>
          <w:szCs w:val="24"/>
        </w:rPr>
        <w:t xml:space="preserve">доверенности № 239-2016 от </w:t>
      </w:r>
      <w:r>
        <w:rPr>
          <w:sz w:val="24"/>
          <w:szCs w:val="24"/>
        </w:rPr>
        <w:t>«</w:t>
      </w:r>
      <w:r w:rsidRPr="000D5FEF">
        <w:rPr>
          <w:sz w:val="24"/>
          <w:szCs w:val="24"/>
        </w:rPr>
        <w:t>01</w:t>
      </w:r>
      <w:r>
        <w:rPr>
          <w:sz w:val="24"/>
          <w:szCs w:val="24"/>
        </w:rPr>
        <w:t>»</w:t>
      </w:r>
      <w:r w:rsidRPr="000D5FEF">
        <w:rPr>
          <w:sz w:val="24"/>
          <w:szCs w:val="24"/>
        </w:rPr>
        <w:t xml:space="preserve"> января 2016 года</w:t>
      </w:r>
      <w:r w:rsidR="00187664" w:rsidRPr="00DB05B8">
        <w:rPr>
          <w:sz w:val="24"/>
          <w:szCs w:val="24"/>
        </w:rPr>
        <w:t xml:space="preserve">, с </w:t>
      </w:r>
      <w:r>
        <w:rPr>
          <w:sz w:val="24"/>
          <w:szCs w:val="24"/>
        </w:rPr>
        <w:t>одной стороны, и</w:t>
      </w:r>
      <w:r w:rsidR="00187664" w:rsidRPr="00DB05B8">
        <w:rPr>
          <w:sz w:val="24"/>
          <w:szCs w:val="24"/>
        </w:rPr>
        <w:t xml:space="preserve"> _________________</w:t>
      </w:r>
      <w:r>
        <w:rPr>
          <w:sz w:val="24"/>
          <w:szCs w:val="24"/>
        </w:rPr>
        <w:t>_______, именуемое в дальнейшем</w:t>
      </w:r>
      <w:r w:rsidR="00187664" w:rsidRPr="00DB05B8">
        <w:rPr>
          <w:sz w:val="24"/>
          <w:szCs w:val="24"/>
        </w:rPr>
        <w:t xml:space="preserve"> «Подрядчик», в лице _______, действующего на основании ____________, с другой стороны (далее – Стороны), заключили настоящий Договор о нижеследующем:</w:t>
      </w:r>
    </w:p>
    <w:p w14:paraId="6B2E20AF" w14:textId="77777777" w:rsidR="00187664" w:rsidRPr="00DB05B8" w:rsidRDefault="00187664" w:rsidP="00187664">
      <w:pPr>
        <w:pStyle w:val="1"/>
        <w:rPr>
          <w:szCs w:val="24"/>
        </w:rPr>
      </w:pPr>
      <w:r w:rsidRPr="00DB05B8">
        <w:rPr>
          <w:b w:val="0"/>
          <w:szCs w:val="24"/>
        </w:rPr>
        <w:t>ТЕРМИНЫ И ОПРЕДЕЛЕНИЯ</w:t>
      </w:r>
    </w:p>
    <w:p w14:paraId="6B2E20B0" w14:textId="7DA4D6C1" w:rsidR="00187664" w:rsidRPr="005712A5" w:rsidRDefault="00187664" w:rsidP="00187664">
      <w:pPr>
        <w:jc w:val="both"/>
        <w:rPr>
          <w:sz w:val="24"/>
          <w:szCs w:val="24"/>
        </w:rPr>
      </w:pPr>
      <w:r w:rsidRPr="00DB05B8">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DB05B8">
        <w:rPr>
          <w:rStyle w:val="af"/>
          <w:b w:val="0"/>
          <w:bCs/>
          <w:sz w:val="24"/>
          <w:szCs w:val="24"/>
        </w:rPr>
        <w:t xml:space="preserve">, </w:t>
      </w:r>
      <w:r w:rsidRPr="00DB05B8">
        <w:rPr>
          <w:i/>
          <w:sz w:val="24"/>
          <w:szCs w:val="24"/>
        </w:rPr>
        <w:t xml:space="preserve">в том числе все дополнительные соглашения и приложения к нему. </w:t>
      </w:r>
    </w:p>
    <w:p w14:paraId="6B2E20B1" w14:textId="0F1F40D8" w:rsidR="00187664" w:rsidRPr="00DB05B8" w:rsidRDefault="00187664" w:rsidP="00187664">
      <w:pPr>
        <w:jc w:val="both"/>
        <w:rPr>
          <w:sz w:val="24"/>
          <w:szCs w:val="24"/>
        </w:rPr>
      </w:pPr>
      <w:r w:rsidRPr="00DB05B8">
        <w:rPr>
          <w:sz w:val="24"/>
          <w:szCs w:val="24"/>
        </w:rPr>
        <w:t>Работы –</w:t>
      </w:r>
      <w:r w:rsidR="00BD6FFA">
        <w:rPr>
          <w:sz w:val="24"/>
          <w:szCs w:val="24"/>
        </w:rPr>
        <w:t xml:space="preserve"> </w:t>
      </w:r>
      <w:r w:rsidRPr="00DB05B8">
        <w:rPr>
          <w:sz w:val="24"/>
          <w:szCs w:val="24"/>
        </w:rPr>
        <w:t>объем работ, подлежащий выполнению Подрядчиком в соответствии с условиями настоящего Договора.</w:t>
      </w:r>
    </w:p>
    <w:p w14:paraId="6B2E20B2" w14:textId="77777777" w:rsidR="00187664" w:rsidRPr="00DB05B8" w:rsidRDefault="00187664" w:rsidP="00187664">
      <w:pPr>
        <w:jc w:val="both"/>
        <w:rPr>
          <w:sz w:val="24"/>
          <w:szCs w:val="24"/>
        </w:rPr>
      </w:pPr>
    </w:p>
    <w:p w14:paraId="6B2E20B3" w14:textId="77777777" w:rsidR="00187664" w:rsidRPr="00DB05B8" w:rsidRDefault="00187664" w:rsidP="00187664">
      <w:pPr>
        <w:jc w:val="both"/>
        <w:rPr>
          <w:sz w:val="24"/>
          <w:szCs w:val="24"/>
        </w:rPr>
      </w:pPr>
      <w:r w:rsidRPr="00DB05B8">
        <w:rPr>
          <w:sz w:val="24"/>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6B2E20B4" w14:textId="77777777" w:rsidR="00187664" w:rsidRPr="00DB05B8" w:rsidRDefault="00187664" w:rsidP="00187664">
      <w:pPr>
        <w:jc w:val="both"/>
        <w:rPr>
          <w:sz w:val="24"/>
          <w:szCs w:val="24"/>
        </w:rPr>
      </w:pPr>
    </w:p>
    <w:p w14:paraId="6B2E20B5" w14:textId="77777777" w:rsidR="00187664" w:rsidRPr="00DB05B8" w:rsidRDefault="00187664" w:rsidP="00187664">
      <w:pPr>
        <w:jc w:val="both"/>
        <w:rPr>
          <w:sz w:val="24"/>
          <w:szCs w:val="24"/>
        </w:rPr>
      </w:pPr>
      <w:r w:rsidRPr="00DB05B8">
        <w:rPr>
          <w:sz w:val="24"/>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14:paraId="6B2E20B6" w14:textId="77777777" w:rsidR="00187664" w:rsidRPr="00DB05B8" w:rsidRDefault="00187664" w:rsidP="00187664">
      <w:pPr>
        <w:jc w:val="both"/>
        <w:rPr>
          <w:sz w:val="24"/>
          <w:szCs w:val="24"/>
        </w:rPr>
      </w:pPr>
    </w:p>
    <w:p w14:paraId="6B2E20B7" w14:textId="77777777" w:rsidR="00187664" w:rsidRPr="00DB05B8" w:rsidRDefault="00187664" w:rsidP="00187664">
      <w:pPr>
        <w:jc w:val="both"/>
        <w:rPr>
          <w:sz w:val="24"/>
          <w:szCs w:val="24"/>
        </w:rPr>
      </w:pPr>
      <w:r w:rsidRPr="00DB05B8">
        <w:rPr>
          <w:sz w:val="24"/>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14:paraId="6B2E20B8" w14:textId="77777777" w:rsidR="00187664" w:rsidRPr="00DB05B8" w:rsidRDefault="00187664" w:rsidP="00187664">
      <w:pPr>
        <w:jc w:val="both"/>
        <w:rPr>
          <w:sz w:val="24"/>
          <w:szCs w:val="24"/>
        </w:rPr>
      </w:pPr>
    </w:p>
    <w:p w14:paraId="6B2E20B9" w14:textId="77777777" w:rsidR="00187664" w:rsidRPr="00DB05B8" w:rsidRDefault="00187664" w:rsidP="00187664">
      <w:pPr>
        <w:jc w:val="both"/>
        <w:rPr>
          <w:sz w:val="24"/>
          <w:szCs w:val="24"/>
        </w:rPr>
      </w:pPr>
      <w:r w:rsidRPr="00DB05B8">
        <w:rPr>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14:paraId="6B2E20BA" w14:textId="24FE28FE" w:rsidR="00187664" w:rsidRPr="00DB05B8" w:rsidRDefault="00187664" w:rsidP="00141C7B">
      <w:pPr>
        <w:suppressAutoHyphens/>
        <w:spacing w:line="276" w:lineRule="auto"/>
        <w:jc w:val="both"/>
        <w:rPr>
          <w:sz w:val="24"/>
          <w:szCs w:val="24"/>
        </w:rPr>
      </w:pPr>
      <w:r w:rsidRPr="00DB05B8">
        <w:rPr>
          <w:i/>
          <w:sz w:val="24"/>
          <w:szCs w:val="24"/>
        </w:rPr>
        <w:t xml:space="preserve">Объект – </w:t>
      </w:r>
      <w:r w:rsidR="00772F26">
        <w:rPr>
          <w:i/>
          <w:sz w:val="24"/>
          <w:szCs w:val="24"/>
        </w:rPr>
        <w:t>резервный трубопровод пожарной воды Петрозаводской</w:t>
      </w:r>
      <w:r w:rsidR="003222CB" w:rsidRPr="003222CB">
        <w:rPr>
          <w:i/>
          <w:sz w:val="24"/>
          <w:szCs w:val="24"/>
        </w:rPr>
        <w:t xml:space="preserve"> ТЭЦ</w:t>
      </w:r>
      <w:r w:rsidR="00772F26">
        <w:rPr>
          <w:i/>
          <w:sz w:val="24"/>
          <w:szCs w:val="24"/>
        </w:rPr>
        <w:t xml:space="preserve"> филиала «Карельский» ОАО «ТГК-1»</w:t>
      </w:r>
      <w:r w:rsidR="003222CB" w:rsidRPr="003222CB">
        <w:rPr>
          <w:i/>
          <w:sz w:val="24"/>
          <w:szCs w:val="24"/>
        </w:rPr>
        <w:t>, г. Пет</w:t>
      </w:r>
      <w:r w:rsidR="00772F26">
        <w:rPr>
          <w:i/>
          <w:sz w:val="24"/>
          <w:szCs w:val="24"/>
        </w:rPr>
        <w:t>розаводск, ул. Пограничная, д.25</w:t>
      </w:r>
      <w:r w:rsidR="00993E37" w:rsidRPr="00993E37">
        <w:rPr>
          <w:sz w:val="24"/>
          <w:szCs w:val="24"/>
          <w:lang w:eastAsia="ar-SA"/>
        </w:rPr>
        <w:t>.</w:t>
      </w:r>
    </w:p>
    <w:p w14:paraId="6B2E20BB" w14:textId="77777777" w:rsidR="00187664" w:rsidRPr="00DB05B8" w:rsidRDefault="00187664" w:rsidP="00187664">
      <w:pPr>
        <w:jc w:val="both"/>
        <w:rPr>
          <w:sz w:val="24"/>
          <w:szCs w:val="24"/>
        </w:rPr>
      </w:pPr>
      <w:r w:rsidRPr="00DB05B8">
        <w:rPr>
          <w:sz w:val="24"/>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6B2E20BC" w14:textId="77777777" w:rsidR="00187664" w:rsidRPr="00DB05B8" w:rsidRDefault="00187664" w:rsidP="00187664">
      <w:pPr>
        <w:jc w:val="both"/>
        <w:rPr>
          <w:sz w:val="24"/>
          <w:szCs w:val="24"/>
        </w:rPr>
      </w:pPr>
    </w:p>
    <w:p w14:paraId="6B2E20BD" w14:textId="77777777" w:rsidR="00187664" w:rsidRPr="00DB05B8" w:rsidRDefault="00187664" w:rsidP="00187664">
      <w:pPr>
        <w:jc w:val="both"/>
        <w:rPr>
          <w:i/>
          <w:sz w:val="24"/>
          <w:szCs w:val="24"/>
        </w:rPr>
      </w:pPr>
      <w:r w:rsidRPr="00DB05B8">
        <w:rPr>
          <w:i/>
          <w:sz w:val="24"/>
          <w:szCs w:val="24"/>
        </w:rPr>
        <w:t>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строительства (нового строительства, расширения, реконструкции, технического перевооружения) зданий и сооружений.</w:t>
      </w:r>
    </w:p>
    <w:p w14:paraId="6B2E20BE" w14:textId="77777777" w:rsidR="00187664" w:rsidRPr="00DB05B8" w:rsidRDefault="00187664" w:rsidP="00187664">
      <w:pPr>
        <w:jc w:val="both"/>
        <w:rPr>
          <w:i/>
          <w:sz w:val="24"/>
          <w:szCs w:val="24"/>
        </w:rPr>
      </w:pPr>
    </w:p>
    <w:p w14:paraId="6B2E20BF" w14:textId="77777777" w:rsidR="00187664" w:rsidRPr="00DB05B8" w:rsidRDefault="00187664" w:rsidP="00187664">
      <w:pPr>
        <w:jc w:val="both"/>
        <w:rPr>
          <w:rStyle w:val="af"/>
          <w:b w:val="0"/>
          <w:bCs/>
          <w:sz w:val="24"/>
          <w:szCs w:val="24"/>
        </w:rPr>
      </w:pPr>
      <w:r w:rsidRPr="00DB05B8">
        <w:rPr>
          <w:i/>
          <w:sz w:val="24"/>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14:paraId="6B2E20C0" w14:textId="77777777" w:rsidR="00187664" w:rsidRPr="00DB05B8" w:rsidRDefault="00187664" w:rsidP="00187664">
      <w:pPr>
        <w:jc w:val="both"/>
        <w:rPr>
          <w:rStyle w:val="af"/>
          <w:b w:val="0"/>
          <w:bCs/>
          <w:sz w:val="24"/>
          <w:szCs w:val="24"/>
        </w:rPr>
      </w:pPr>
    </w:p>
    <w:p w14:paraId="6B2E20C1" w14:textId="77777777" w:rsidR="00187664" w:rsidRPr="00DB05B8" w:rsidRDefault="00187664" w:rsidP="00187664">
      <w:pPr>
        <w:jc w:val="both"/>
        <w:rPr>
          <w:sz w:val="24"/>
          <w:szCs w:val="24"/>
        </w:rPr>
      </w:pPr>
      <w:r w:rsidRPr="00DB05B8">
        <w:rPr>
          <w:sz w:val="24"/>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6B2E20C2" w14:textId="77777777" w:rsidR="00187664" w:rsidRPr="00DB05B8" w:rsidRDefault="00187664" w:rsidP="00187664">
      <w:pPr>
        <w:spacing w:before="120"/>
        <w:jc w:val="both"/>
        <w:rPr>
          <w:sz w:val="24"/>
          <w:szCs w:val="24"/>
        </w:rPr>
      </w:pPr>
      <w:r w:rsidRPr="00DB05B8">
        <w:rPr>
          <w:sz w:val="24"/>
          <w:szCs w:val="24"/>
        </w:rPr>
        <w:lastRenderedPageBreak/>
        <w:t>Справка о стоимости выполненных работ и затрат – документ унифицированной формы (КС-3) по учету выполненных работ в стоимостном выражении.</w:t>
      </w:r>
    </w:p>
    <w:p w14:paraId="6B2E20C3" w14:textId="58155518" w:rsidR="00187664" w:rsidRPr="00BD6FFA" w:rsidRDefault="00187664" w:rsidP="00187664">
      <w:pPr>
        <w:spacing w:before="120"/>
        <w:jc w:val="both"/>
        <w:rPr>
          <w:i/>
          <w:color w:val="FF0000"/>
          <w:sz w:val="24"/>
          <w:szCs w:val="24"/>
        </w:rPr>
      </w:pPr>
      <w:r w:rsidRPr="006E348A">
        <w:rPr>
          <w:bCs/>
          <w:i/>
          <w:sz w:val="24"/>
          <w:szCs w:val="24"/>
        </w:rPr>
        <w:t>Ценник</w:t>
      </w:r>
      <w:r w:rsidRPr="006E348A">
        <w:rPr>
          <w:i/>
          <w:sz w:val="24"/>
          <w:szCs w:val="24"/>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14:paraId="6B2E20C4" w14:textId="77777777" w:rsidR="00187664" w:rsidRPr="00DB05B8" w:rsidRDefault="00187664" w:rsidP="00187664">
      <w:pPr>
        <w:pStyle w:val="a9"/>
        <w:spacing w:before="120" w:line="240" w:lineRule="auto"/>
        <w:rPr>
          <w:i/>
          <w:szCs w:val="24"/>
        </w:rPr>
      </w:pPr>
      <w:r w:rsidRPr="00DB05B8">
        <w:rPr>
          <w:i/>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14:paraId="6B2E20C5" w14:textId="77777777" w:rsidR="00187664" w:rsidRPr="00DB05B8" w:rsidRDefault="00187664" w:rsidP="00187664">
      <w:pPr>
        <w:pStyle w:val="a9"/>
        <w:spacing w:before="120" w:line="240" w:lineRule="auto"/>
        <w:rPr>
          <w:i/>
          <w:szCs w:val="24"/>
        </w:rPr>
      </w:pPr>
      <w:r w:rsidRPr="00DB05B8">
        <w:rPr>
          <w:i/>
          <w:szCs w:val="24"/>
        </w:rPr>
        <w:t>Качество выполненных ремонтных работ – характеристика организационно-технической деятельности Подрядчика (п. 2.9.31 СО 34.04.181-2003).</w:t>
      </w:r>
    </w:p>
    <w:p w14:paraId="6B2E20C6" w14:textId="77777777" w:rsidR="00187664" w:rsidRPr="00DB05B8" w:rsidRDefault="00187664" w:rsidP="00187664">
      <w:pPr>
        <w:pStyle w:val="a9"/>
        <w:spacing w:before="120" w:line="240" w:lineRule="auto"/>
        <w:rPr>
          <w:i/>
          <w:szCs w:val="24"/>
        </w:rPr>
      </w:pPr>
      <w:r w:rsidRPr="00DB05B8">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14:paraId="6B2E20C7" w14:textId="77777777" w:rsidR="00187664" w:rsidRPr="00DB05B8" w:rsidRDefault="00187664" w:rsidP="00187664">
      <w:pPr>
        <w:pStyle w:val="a9"/>
        <w:spacing w:before="120" w:line="240" w:lineRule="auto"/>
        <w:rPr>
          <w:i/>
          <w:szCs w:val="24"/>
        </w:rPr>
      </w:pPr>
      <w:r w:rsidRPr="00DB05B8">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14:paraId="6B2E20C8" w14:textId="77777777" w:rsidR="00187664" w:rsidRPr="00DB05B8" w:rsidRDefault="00187664" w:rsidP="00187664">
      <w:pPr>
        <w:jc w:val="both"/>
        <w:rPr>
          <w:sz w:val="24"/>
          <w:szCs w:val="24"/>
        </w:rPr>
      </w:pPr>
    </w:p>
    <w:p w14:paraId="6B2E20C9" w14:textId="77777777" w:rsidR="00187664" w:rsidRPr="00DB05B8" w:rsidRDefault="00187664" w:rsidP="00187664">
      <w:pPr>
        <w:jc w:val="both"/>
        <w:rPr>
          <w:sz w:val="24"/>
          <w:szCs w:val="24"/>
        </w:rPr>
      </w:pPr>
      <w:r w:rsidRPr="00DB05B8">
        <w:rPr>
          <w:sz w:val="24"/>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6B2E20CA" w14:textId="77777777" w:rsidR="00187664" w:rsidRPr="00DB05B8" w:rsidRDefault="00187664" w:rsidP="00187664">
      <w:pPr>
        <w:jc w:val="both"/>
        <w:rPr>
          <w:sz w:val="24"/>
          <w:szCs w:val="24"/>
        </w:rPr>
      </w:pPr>
    </w:p>
    <w:p w14:paraId="6B2E20CB" w14:textId="77777777" w:rsidR="00187664" w:rsidRPr="00DB05B8" w:rsidRDefault="00187664" w:rsidP="00187664">
      <w:pPr>
        <w:jc w:val="both"/>
        <w:rPr>
          <w:i/>
          <w:sz w:val="24"/>
          <w:szCs w:val="24"/>
        </w:rPr>
      </w:pPr>
      <w:r w:rsidRPr="00DB05B8">
        <w:rPr>
          <w:i/>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6B2E20CC" w14:textId="77777777" w:rsidR="00187664" w:rsidRPr="00DB05B8" w:rsidRDefault="00187664" w:rsidP="00187664">
      <w:pPr>
        <w:jc w:val="both"/>
        <w:rPr>
          <w:sz w:val="24"/>
          <w:szCs w:val="24"/>
        </w:rPr>
      </w:pPr>
      <w:r w:rsidRPr="00DB05B8">
        <w:rPr>
          <w:sz w:val="24"/>
          <w:szCs w:val="24"/>
        </w:rPr>
        <w:t xml:space="preserve"> </w:t>
      </w:r>
    </w:p>
    <w:p w14:paraId="6B2E20CD" w14:textId="77777777" w:rsidR="00187664" w:rsidRPr="00DB05B8" w:rsidRDefault="00187664" w:rsidP="00187664">
      <w:pPr>
        <w:jc w:val="both"/>
        <w:rPr>
          <w:sz w:val="24"/>
          <w:szCs w:val="24"/>
        </w:rPr>
      </w:pPr>
      <w:r w:rsidRPr="00DB05B8">
        <w:rPr>
          <w:sz w:val="24"/>
          <w:szCs w:val="24"/>
        </w:rPr>
        <w:t>Сторона - Заказчик или Подрядчик.</w:t>
      </w:r>
    </w:p>
    <w:p w14:paraId="6B2E20CE" w14:textId="77777777" w:rsidR="00187664" w:rsidRPr="00DB05B8" w:rsidRDefault="00187664" w:rsidP="00187664">
      <w:pPr>
        <w:jc w:val="both"/>
        <w:rPr>
          <w:sz w:val="24"/>
          <w:szCs w:val="24"/>
        </w:rPr>
      </w:pPr>
    </w:p>
    <w:p w14:paraId="6B2E20CF" w14:textId="77777777" w:rsidR="00187664" w:rsidRPr="00DB05B8" w:rsidRDefault="00187664" w:rsidP="00187664">
      <w:pPr>
        <w:jc w:val="both"/>
        <w:rPr>
          <w:sz w:val="24"/>
          <w:szCs w:val="24"/>
        </w:rPr>
      </w:pPr>
      <w:r w:rsidRPr="00DB05B8">
        <w:rPr>
          <w:sz w:val="24"/>
          <w:szCs w:val="24"/>
        </w:rPr>
        <w:t>Стороны - совместно Заказчик и Подрядчик.</w:t>
      </w:r>
    </w:p>
    <w:p w14:paraId="6B2E20D0" w14:textId="77777777" w:rsidR="00187664" w:rsidRPr="00DB05B8" w:rsidRDefault="00187664" w:rsidP="00187664">
      <w:pPr>
        <w:jc w:val="both"/>
        <w:rPr>
          <w:sz w:val="24"/>
          <w:szCs w:val="24"/>
        </w:rPr>
      </w:pPr>
    </w:p>
    <w:p w14:paraId="6B2E20D1" w14:textId="77777777" w:rsidR="00187664" w:rsidRPr="00DB05B8" w:rsidRDefault="00187664" w:rsidP="00187664">
      <w:pPr>
        <w:jc w:val="both"/>
        <w:rPr>
          <w:sz w:val="24"/>
          <w:szCs w:val="24"/>
        </w:rPr>
      </w:pPr>
      <w:r w:rsidRPr="00DB05B8">
        <w:rPr>
          <w:sz w:val="24"/>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6B2E20D4" w14:textId="77777777" w:rsidR="00187664" w:rsidRPr="00DB05B8" w:rsidRDefault="00187664" w:rsidP="00187664">
      <w:pPr>
        <w:jc w:val="both"/>
        <w:rPr>
          <w:i/>
          <w:sz w:val="24"/>
          <w:szCs w:val="24"/>
        </w:rPr>
      </w:pPr>
    </w:p>
    <w:p w14:paraId="6B2E20D5" w14:textId="77777777" w:rsidR="00187664" w:rsidRPr="00DB05B8" w:rsidRDefault="00187664" w:rsidP="00DB05B8">
      <w:pPr>
        <w:numPr>
          <w:ilvl w:val="0"/>
          <w:numId w:val="1"/>
        </w:numPr>
        <w:spacing w:line="240" w:lineRule="atLeast"/>
        <w:ind w:left="0" w:firstLine="0"/>
        <w:rPr>
          <w:b/>
          <w:sz w:val="24"/>
          <w:szCs w:val="24"/>
        </w:rPr>
      </w:pPr>
      <w:r w:rsidRPr="00DB05B8">
        <w:rPr>
          <w:b/>
          <w:sz w:val="24"/>
          <w:szCs w:val="24"/>
        </w:rPr>
        <w:t>ПРЕДМЕТ ДОГОВОРА</w:t>
      </w:r>
    </w:p>
    <w:p w14:paraId="6B2E20D6" w14:textId="77777777" w:rsidR="00187664" w:rsidRPr="00DB05B8" w:rsidRDefault="00187664" w:rsidP="00187664">
      <w:pPr>
        <w:numPr>
          <w:ilvl w:val="1"/>
          <w:numId w:val="2"/>
        </w:numPr>
        <w:ind w:left="0" w:firstLine="567"/>
        <w:jc w:val="both"/>
        <w:rPr>
          <w:sz w:val="24"/>
          <w:szCs w:val="24"/>
        </w:rPr>
      </w:pPr>
      <w:r w:rsidRPr="00DB05B8">
        <w:rPr>
          <w:sz w:val="24"/>
          <w:szCs w:val="24"/>
        </w:rPr>
        <w:t>Заказчик поручает, а Подрядчик, в счет оговоренной статьей</w:t>
      </w:r>
      <w:r w:rsidRPr="00DB05B8">
        <w:rPr>
          <w:noProof/>
          <w:sz w:val="24"/>
          <w:szCs w:val="24"/>
        </w:rPr>
        <w:t xml:space="preserve"> 2</w:t>
      </w:r>
      <w:r w:rsidRPr="00DB05B8">
        <w:rPr>
          <w:sz w:val="24"/>
          <w:szCs w:val="24"/>
        </w:rPr>
        <w:t xml:space="preserve"> Договора цены, обязуется: </w:t>
      </w:r>
    </w:p>
    <w:p w14:paraId="6B2E20D8" w14:textId="0240D7CF" w:rsidR="00187664" w:rsidRPr="00DB05B8" w:rsidRDefault="00187664" w:rsidP="005712A5">
      <w:pPr>
        <w:suppressAutoHyphens/>
        <w:jc w:val="both"/>
        <w:rPr>
          <w:sz w:val="24"/>
          <w:szCs w:val="24"/>
        </w:rPr>
      </w:pPr>
      <w:r w:rsidRPr="00DB05B8">
        <w:rPr>
          <w:sz w:val="24"/>
          <w:szCs w:val="24"/>
        </w:rPr>
        <w:t xml:space="preserve">выполнить на свой риск, собственными и/или привлеченными силам </w:t>
      </w:r>
      <w:r w:rsidRPr="00DB05B8">
        <w:rPr>
          <w:bCs/>
          <w:sz w:val="24"/>
          <w:szCs w:val="24"/>
        </w:rPr>
        <w:t>Работы</w:t>
      </w:r>
      <w:r w:rsidRPr="00DB05B8">
        <w:rPr>
          <w:sz w:val="24"/>
          <w:szCs w:val="24"/>
        </w:rPr>
        <w:t xml:space="preserve"> (строительно-монтажные и пусконаладочные работы (далее по тексту «Работы») </w:t>
      </w:r>
      <w:r w:rsidR="006E348A">
        <w:rPr>
          <w:sz w:val="24"/>
          <w:szCs w:val="24"/>
        </w:rPr>
        <w:t xml:space="preserve">по </w:t>
      </w:r>
      <w:r w:rsidR="00466898">
        <w:rPr>
          <w:sz w:val="24"/>
          <w:szCs w:val="24"/>
        </w:rPr>
        <w:t>р</w:t>
      </w:r>
      <w:r w:rsidR="006E348A">
        <w:rPr>
          <w:sz w:val="24"/>
          <w:szCs w:val="24"/>
        </w:rPr>
        <w:t>еконструкции</w:t>
      </w:r>
      <w:r w:rsidR="00466898" w:rsidRPr="00466898">
        <w:rPr>
          <w:sz w:val="24"/>
          <w:szCs w:val="24"/>
        </w:rPr>
        <w:t xml:space="preserve"> резервного трубопровода пожарной воды на мазутное хозяйство</w:t>
      </w:r>
      <w:r w:rsidR="00466898">
        <w:rPr>
          <w:sz w:val="24"/>
          <w:szCs w:val="24"/>
        </w:rPr>
        <w:t xml:space="preserve"> </w:t>
      </w:r>
      <w:r w:rsidR="006E348A" w:rsidRPr="006E348A">
        <w:rPr>
          <w:sz w:val="24"/>
          <w:szCs w:val="24"/>
        </w:rPr>
        <w:t>Петрозаводской ТЭЦ филиала «Карельский» ОАО «ТГК-1»</w:t>
      </w:r>
      <w:r w:rsidR="006E348A">
        <w:rPr>
          <w:sz w:val="24"/>
          <w:szCs w:val="24"/>
        </w:rPr>
        <w:t xml:space="preserve"> </w:t>
      </w:r>
      <w:r w:rsidRPr="00DB05B8">
        <w:rPr>
          <w:sz w:val="24"/>
          <w:szCs w:val="24"/>
        </w:rPr>
        <w:t>в соответствии с Техническим заданием (</w:t>
      </w:r>
      <w:r w:rsidRPr="006E2C18">
        <w:rPr>
          <w:sz w:val="24"/>
          <w:szCs w:val="24"/>
        </w:rPr>
        <w:t xml:space="preserve">Приложение № </w:t>
      </w:r>
      <w:r w:rsidR="00816933" w:rsidRPr="006E2C18">
        <w:rPr>
          <w:sz w:val="24"/>
          <w:szCs w:val="24"/>
        </w:rPr>
        <w:t>1</w:t>
      </w:r>
      <w:r w:rsidRPr="00816933">
        <w:rPr>
          <w:color w:val="FF0000"/>
          <w:sz w:val="24"/>
          <w:szCs w:val="24"/>
        </w:rPr>
        <w:t xml:space="preserve"> </w:t>
      </w:r>
      <w:r w:rsidRPr="00DB05B8">
        <w:rPr>
          <w:sz w:val="24"/>
          <w:szCs w:val="24"/>
        </w:rPr>
        <w:t>к настоящему Договору) и проектно-сметной документацией, предоставленным</w:t>
      </w:r>
      <w:r w:rsidR="00DB05B8">
        <w:rPr>
          <w:sz w:val="24"/>
          <w:szCs w:val="24"/>
        </w:rPr>
        <w:t>и</w:t>
      </w:r>
      <w:r w:rsidRPr="00DB05B8">
        <w:rPr>
          <w:sz w:val="24"/>
          <w:szCs w:val="24"/>
        </w:rPr>
        <w:t xml:space="preserve"> </w:t>
      </w:r>
      <w:r w:rsidRPr="00DB05B8">
        <w:rPr>
          <w:sz w:val="24"/>
          <w:szCs w:val="24"/>
        </w:rPr>
        <w:lastRenderedPageBreak/>
        <w:t xml:space="preserve">Заказчиком и </w:t>
      </w:r>
      <w:r w:rsidR="005712A5" w:rsidRPr="00C54E53">
        <w:rPr>
          <w:sz w:val="24"/>
          <w:szCs w:val="24"/>
        </w:rPr>
        <w:t xml:space="preserve">поставить </w:t>
      </w:r>
      <w:r w:rsidRPr="00C54E53">
        <w:rPr>
          <w:sz w:val="24"/>
          <w:szCs w:val="24"/>
        </w:rPr>
        <w:t xml:space="preserve">Оборудование </w:t>
      </w:r>
      <w:r w:rsidRPr="00C54E53">
        <w:rPr>
          <w:i/>
          <w:sz w:val="24"/>
          <w:szCs w:val="24"/>
        </w:rPr>
        <w:t>на Объект</w:t>
      </w:r>
      <w:r w:rsidRPr="00DB05B8">
        <w:rPr>
          <w:sz w:val="24"/>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r w:rsidRPr="00DB05B8">
        <w:rPr>
          <w:i/>
          <w:sz w:val="24"/>
          <w:szCs w:val="24"/>
        </w:rPr>
        <w:t>срок годности,</w:t>
      </w:r>
      <w:r w:rsidRPr="00DB05B8">
        <w:rPr>
          <w:sz w:val="24"/>
          <w:szCs w:val="24"/>
        </w:rPr>
        <w:t xml:space="preserve"> а также иные данные, позволяющие однозначно идентифицировать поставляемое Оборудование, определены Сторонами в </w:t>
      </w:r>
      <w:r w:rsidRPr="006E348A">
        <w:rPr>
          <w:sz w:val="24"/>
          <w:szCs w:val="24"/>
        </w:rPr>
        <w:t xml:space="preserve">Приложении № </w:t>
      </w:r>
      <w:r w:rsidR="002536AB" w:rsidRPr="006E348A">
        <w:rPr>
          <w:sz w:val="24"/>
          <w:szCs w:val="24"/>
        </w:rPr>
        <w:t>5</w:t>
      </w:r>
      <w:r w:rsidR="00816933" w:rsidRPr="006E348A">
        <w:rPr>
          <w:sz w:val="24"/>
          <w:szCs w:val="24"/>
        </w:rPr>
        <w:t xml:space="preserve"> </w:t>
      </w:r>
      <w:r w:rsidRPr="006E348A">
        <w:rPr>
          <w:sz w:val="24"/>
          <w:szCs w:val="24"/>
        </w:rPr>
        <w:t xml:space="preserve">к </w:t>
      </w:r>
      <w:r w:rsidRPr="00DB05B8">
        <w:rPr>
          <w:sz w:val="24"/>
          <w:szCs w:val="24"/>
        </w:rPr>
        <w:t xml:space="preserve">Договору. </w:t>
      </w:r>
    </w:p>
    <w:p w14:paraId="6B2E20D9" w14:textId="77777777" w:rsidR="00187664" w:rsidRPr="00DB05B8" w:rsidRDefault="00187664" w:rsidP="00187664">
      <w:pPr>
        <w:pStyle w:val="a9"/>
        <w:numPr>
          <w:ilvl w:val="1"/>
          <w:numId w:val="2"/>
        </w:numPr>
        <w:spacing w:line="240" w:lineRule="auto"/>
        <w:ind w:left="0" w:firstLine="567"/>
        <w:rPr>
          <w:szCs w:val="24"/>
        </w:rPr>
      </w:pPr>
      <w:r w:rsidRPr="00DB05B8">
        <w:rPr>
          <w:szCs w:val="24"/>
        </w:rPr>
        <w:t>Заказчик обязуется принять результат Работ и</w:t>
      </w:r>
      <w:r w:rsidRPr="00DB05B8">
        <w:rPr>
          <w:szCs w:val="24"/>
          <w:lang w:val="ru-RU"/>
        </w:rPr>
        <w:t xml:space="preserve"> Оборудование и </w:t>
      </w:r>
      <w:r w:rsidRPr="00DB05B8">
        <w:rPr>
          <w:szCs w:val="24"/>
        </w:rPr>
        <w:t xml:space="preserve"> оплатить </w:t>
      </w:r>
      <w:r w:rsidRPr="00DB05B8">
        <w:rPr>
          <w:szCs w:val="24"/>
          <w:lang w:val="ru-RU"/>
        </w:rPr>
        <w:t>их</w:t>
      </w:r>
      <w:r w:rsidRPr="00DB05B8">
        <w:rPr>
          <w:szCs w:val="24"/>
        </w:rPr>
        <w:t xml:space="preserve"> согласно условиям настоящего Договора.</w:t>
      </w:r>
    </w:p>
    <w:p w14:paraId="6B2E20DA" w14:textId="77777777" w:rsidR="00187664" w:rsidRPr="00DB05B8" w:rsidRDefault="00187664" w:rsidP="00187664">
      <w:pPr>
        <w:pStyle w:val="a9"/>
        <w:numPr>
          <w:ilvl w:val="1"/>
          <w:numId w:val="2"/>
        </w:numPr>
        <w:spacing w:line="240" w:lineRule="auto"/>
        <w:ind w:left="0" w:firstLine="567"/>
        <w:rPr>
          <w:szCs w:val="24"/>
        </w:rPr>
      </w:pPr>
      <w:r w:rsidRPr="00DB05B8">
        <w:rPr>
          <w:szCs w:val="24"/>
        </w:rPr>
        <w:t>Условия Договора являются обязательными для исполнения Сторонами.</w:t>
      </w:r>
    </w:p>
    <w:p w14:paraId="6B2E20DB" w14:textId="77777777" w:rsidR="00187664" w:rsidRPr="00DB05B8" w:rsidRDefault="00187664" w:rsidP="00187664">
      <w:pPr>
        <w:pStyle w:val="a9"/>
        <w:numPr>
          <w:ilvl w:val="1"/>
          <w:numId w:val="2"/>
        </w:numPr>
        <w:spacing w:line="240" w:lineRule="auto"/>
        <w:ind w:left="0" w:firstLine="567"/>
        <w:rPr>
          <w:szCs w:val="24"/>
        </w:rPr>
      </w:pPr>
      <w:r w:rsidRPr="00DB05B8">
        <w:rPr>
          <w:szCs w:val="24"/>
        </w:rPr>
        <w:t>Подрядчик обязуется выполнить Работы, указанные в п. 1.1 Договора,  в следующие сроки:</w:t>
      </w:r>
    </w:p>
    <w:p w14:paraId="17D4F333" w14:textId="63C3AA29" w:rsidR="00816933" w:rsidRDefault="00187664" w:rsidP="00187664">
      <w:pPr>
        <w:pStyle w:val="a9"/>
        <w:spacing w:line="240" w:lineRule="auto"/>
        <w:ind w:firstLine="567"/>
        <w:rPr>
          <w:szCs w:val="24"/>
          <w:lang w:val="ru-RU"/>
        </w:rPr>
      </w:pPr>
      <w:r w:rsidRPr="00DB05B8">
        <w:rPr>
          <w:szCs w:val="24"/>
        </w:rPr>
        <w:t>Дата начала Работ:</w:t>
      </w:r>
      <w:r w:rsidR="00816933">
        <w:rPr>
          <w:szCs w:val="24"/>
          <w:lang w:val="ru-RU"/>
        </w:rPr>
        <w:t xml:space="preserve"> </w:t>
      </w:r>
      <w:r w:rsidR="00FE1B37">
        <w:rPr>
          <w:szCs w:val="24"/>
          <w:lang w:val="ru-RU"/>
        </w:rPr>
        <w:t>с момента заключения договора</w:t>
      </w:r>
    </w:p>
    <w:p w14:paraId="6B2E20DD" w14:textId="0DB72DE7" w:rsidR="00187664" w:rsidRPr="00DB05B8" w:rsidRDefault="00187664" w:rsidP="00187664">
      <w:pPr>
        <w:pStyle w:val="a9"/>
        <w:spacing w:line="240" w:lineRule="auto"/>
        <w:ind w:firstLine="567"/>
        <w:rPr>
          <w:szCs w:val="24"/>
        </w:rPr>
      </w:pPr>
      <w:r w:rsidRPr="00DB05B8">
        <w:rPr>
          <w:szCs w:val="24"/>
        </w:rPr>
        <w:t xml:space="preserve">Дата окончания Работ: </w:t>
      </w:r>
      <w:r w:rsidR="006E348A">
        <w:rPr>
          <w:szCs w:val="24"/>
          <w:lang w:val="ru-RU"/>
        </w:rPr>
        <w:t>«</w:t>
      </w:r>
      <w:r w:rsidRPr="00DB05B8">
        <w:rPr>
          <w:szCs w:val="24"/>
        </w:rPr>
        <w:t>_____</w:t>
      </w:r>
      <w:r w:rsidR="006E348A">
        <w:rPr>
          <w:szCs w:val="24"/>
          <w:lang w:val="ru-RU"/>
        </w:rPr>
        <w:t>»</w:t>
      </w:r>
      <w:r w:rsidR="000D6BD0">
        <w:rPr>
          <w:szCs w:val="24"/>
          <w:lang w:val="ru-RU"/>
        </w:rPr>
        <w:t xml:space="preserve"> </w:t>
      </w:r>
      <w:r w:rsidR="00466898">
        <w:rPr>
          <w:szCs w:val="24"/>
          <w:lang w:val="ru-RU"/>
        </w:rPr>
        <w:t>сентября</w:t>
      </w:r>
      <w:r w:rsidR="00816933">
        <w:rPr>
          <w:szCs w:val="24"/>
          <w:lang w:val="ru-RU"/>
        </w:rPr>
        <w:t xml:space="preserve"> 2017 года</w:t>
      </w:r>
      <w:r w:rsidRPr="00DB05B8">
        <w:rPr>
          <w:szCs w:val="24"/>
          <w:lang w:val="ru-RU"/>
        </w:rPr>
        <w:t xml:space="preserve">. </w:t>
      </w:r>
    </w:p>
    <w:p w14:paraId="6B2E20DE" w14:textId="77777777" w:rsidR="00187664" w:rsidRPr="00DB05B8" w:rsidRDefault="00187664" w:rsidP="00187664">
      <w:pPr>
        <w:pStyle w:val="a9"/>
        <w:spacing w:line="240" w:lineRule="auto"/>
        <w:ind w:firstLine="567"/>
        <w:rPr>
          <w:i/>
          <w:szCs w:val="24"/>
        </w:rPr>
      </w:pPr>
      <w:r w:rsidRPr="00DB05B8">
        <w:rPr>
          <w:i/>
          <w:szCs w:val="24"/>
          <w:lang w:val="ru-RU"/>
        </w:rPr>
        <w:t xml:space="preserve">Работы выполняются Подрядчиком в соответствии </w:t>
      </w:r>
      <w:r w:rsidR="00F2675B">
        <w:rPr>
          <w:i/>
          <w:szCs w:val="24"/>
          <w:lang w:val="en-US"/>
        </w:rPr>
        <w:t>c</w:t>
      </w:r>
      <w:r w:rsidR="00F2675B" w:rsidRPr="00F2675B">
        <w:rPr>
          <w:i/>
          <w:szCs w:val="24"/>
          <w:lang w:val="ru-RU"/>
        </w:rPr>
        <w:t xml:space="preserve"> </w:t>
      </w:r>
      <w:r w:rsidRPr="00DB05B8">
        <w:rPr>
          <w:i/>
          <w:szCs w:val="24"/>
          <w:lang w:val="ru-RU"/>
        </w:rPr>
        <w:t>Графиком выполнения Работ.</w:t>
      </w:r>
    </w:p>
    <w:p w14:paraId="6B2E20DF" w14:textId="77777777" w:rsidR="00187664" w:rsidRPr="00DB05B8" w:rsidRDefault="00187664" w:rsidP="00187664">
      <w:pPr>
        <w:pStyle w:val="a9"/>
        <w:spacing w:line="240" w:lineRule="auto"/>
        <w:ind w:firstLine="567"/>
        <w:rPr>
          <w:i/>
          <w:szCs w:val="24"/>
        </w:rPr>
      </w:pPr>
      <w:r w:rsidRPr="00DB05B8">
        <w:rPr>
          <w:i/>
          <w:szCs w:val="24"/>
        </w:rPr>
        <w:t>Сроки выполнения Работ могут быть изменены по соглашению Сторон.</w:t>
      </w:r>
    </w:p>
    <w:p w14:paraId="6B2E20E0" w14:textId="46185179" w:rsidR="00187664" w:rsidRPr="00DB05B8" w:rsidRDefault="00187664" w:rsidP="00187664">
      <w:pPr>
        <w:pStyle w:val="a9"/>
        <w:numPr>
          <w:ilvl w:val="1"/>
          <w:numId w:val="2"/>
        </w:numPr>
        <w:spacing w:line="240" w:lineRule="auto"/>
        <w:ind w:left="0" w:firstLine="567"/>
        <w:rPr>
          <w:i/>
          <w:szCs w:val="24"/>
        </w:rPr>
      </w:pPr>
      <w:r w:rsidRPr="00DB05B8">
        <w:rPr>
          <w:szCs w:val="24"/>
        </w:rPr>
        <w:t xml:space="preserve">Подрядчик обязуется </w:t>
      </w:r>
      <w:r w:rsidRPr="00DB05B8">
        <w:rPr>
          <w:szCs w:val="24"/>
          <w:lang w:val="ru-RU"/>
        </w:rPr>
        <w:t xml:space="preserve">поставить Оборудование </w:t>
      </w:r>
      <w:r w:rsidR="006E348A">
        <w:rPr>
          <w:szCs w:val="24"/>
          <w:lang w:val="ru-RU"/>
        </w:rPr>
        <w:t>в срок до  «___» ___________ __</w:t>
      </w:r>
      <w:r w:rsidRPr="00DB05B8">
        <w:rPr>
          <w:szCs w:val="24"/>
          <w:lang w:val="ru-RU"/>
        </w:rPr>
        <w:t xml:space="preserve">г. </w:t>
      </w:r>
      <w:r w:rsidRPr="006E348A">
        <w:rPr>
          <w:i/>
          <w:szCs w:val="24"/>
          <w:lang w:val="ru-RU"/>
        </w:rPr>
        <w:t xml:space="preserve">График </w:t>
      </w:r>
      <w:r w:rsidR="006E348A" w:rsidRPr="006E348A">
        <w:rPr>
          <w:i/>
          <w:szCs w:val="24"/>
          <w:lang w:val="ru-RU"/>
        </w:rPr>
        <w:t>поставки Оборудования указан в П</w:t>
      </w:r>
      <w:r w:rsidRPr="006E348A">
        <w:rPr>
          <w:i/>
          <w:szCs w:val="24"/>
          <w:lang w:val="ru-RU"/>
        </w:rPr>
        <w:t xml:space="preserve">риложении № </w:t>
      </w:r>
      <w:r w:rsidR="002536AB" w:rsidRPr="006E348A">
        <w:rPr>
          <w:i/>
          <w:szCs w:val="24"/>
          <w:lang w:val="ru-RU"/>
        </w:rPr>
        <w:t>6</w:t>
      </w:r>
      <w:r w:rsidRPr="006E348A">
        <w:rPr>
          <w:i/>
          <w:szCs w:val="24"/>
          <w:lang w:val="ru-RU"/>
        </w:rPr>
        <w:t xml:space="preserve"> к настоящему Договору.</w:t>
      </w:r>
      <w:r w:rsidRPr="00C10C43">
        <w:rPr>
          <w:i/>
          <w:color w:val="FF0000"/>
          <w:szCs w:val="24"/>
          <w:lang w:val="ru-RU"/>
        </w:rPr>
        <w:t xml:space="preserve">  </w:t>
      </w:r>
    </w:p>
    <w:p w14:paraId="6B2E20E1" w14:textId="27719DAB" w:rsidR="00187664" w:rsidRPr="00DB05B8" w:rsidRDefault="00187664" w:rsidP="00187664">
      <w:pPr>
        <w:numPr>
          <w:ilvl w:val="1"/>
          <w:numId w:val="2"/>
        </w:numPr>
        <w:ind w:left="0" w:firstLine="567"/>
        <w:jc w:val="both"/>
        <w:rPr>
          <w:sz w:val="24"/>
          <w:szCs w:val="24"/>
        </w:rPr>
      </w:pPr>
      <w:r w:rsidRPr="00DB05B8">
        <w:rPr>
          <w:sz w:val="24"/>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Pr="00DB05B8">
        <w:rPr>
          <w:i/>
          <w:sz w:val="24"/>
          <w:szCs w:val="24"/>
        </w:rPr>
        <w:t>30</w:t>
      </w:r>
      <w:r w:rsidRPr="00DB05B8">
        <w:rPr>
          <w:sz w:val="24"/>
          <w:szCs w:val="24"/>
        </w:rPr>
        <w:t xml:space="preserve"> % от общей стоимости Работ, привлечь субподрядчика(-</w:t>
      </w:r>
      <w:proofErr w:type="spellStart"/>
      <w:r w:rsidRPr="00DB05B8">
        <w:rPr>
          <w:sz w:val="24"/>
          <w:szCs w:val="24"/>
        </w:rPr>
        <w:t>ов</w:t>
      </w:r>
      <w:proofErr w:type="spellEnd"/>
      <w:r w:rsidRPr="00DB05B8">
        <w:rPr>
          <w:sz w:val="24"/>
          <w:szCs w:val="24"/>
        </w:rPr>
        <w:t>) при соблюдении условий, изложенных в п.4.3.7. настоящего Договора. При этом ответственность за качество произведенных таким(-ими) субподрядчиком(-</w:t>
      </w:r>
      <w:proofErr w:type="spellStart"/>
      <w:r w:rsidRPr="00DB05B8">
        <w:rPr>
          <w:sz w:val="24"/>
          <w:szCs w:val="24"/>
        </w:rPr>
        <w:t>ами</w:t>
      </w:r>
      <w:proofErr w:type="spellEnd"/>
      <w:r w:rsidRPr="00DB05B8">
        <w:rPr>
          <w:sz w:val="24"/>
          <w:szCs w:val="24"/>
        </w:rPr>
        <w:t>) работ перед Заказчиком несет Подрядчик.</w:t>
      </w:r>
    </w:p>
    <w:p w14:paraId="6B2E20E2" w14:textId="77777777" w:rsidR="00187664" w:rsidRPr="00EC57C4" w:rsidRDefault="00187664" w:rsidP="00187664">
      <w:pPr>
        <w:pStyle w:val="a9"/>
        <w:numPr>
          <w:ilvl w:val="1"/>
          <w:numId w:val="2"/>
        </w:numPr>
        <w:spacing w:line="240" w:lineRule="auto"/>
        <w:ind w:left="0" w:firstLine="567"/>
        <w:rPr>
          <w:szCs w:val="24"/>
        </w:rPr>
      </w:pPr>
      <w:r w:rsidRPr="00EC57C4">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6B2E20E3" w14:textId="77777777" w:rsidR="00187664" w:rsidRPr="00DB05B8" w:rsidRDefault="00187664" w:rsidP="00187664">
      <w:pPr>
        <w:pStyle w:val="a9"/>
        <w:rPr>
          <w:szCs w:val="24"/>
        </w:rPr>
      </w:pPr>
    </w:p>
    <w:p w14:paraId="6B2E20E4" w14:textId="77777777" w:rsidR="00187664" w:rsidRPr="00DB05B8" w:rsidRDefault="00187664" w:rsidP="00187664">
      <w:pPr>
        <w:numPr>
          <w:ilvl w:val="0"/>
          <w:numId w:val="2"/>
        </w:numPr>
        <w:spacing w:line="240" w:lineRule="atLeast"/>
        <w:ind w:left="0" w:firstLine="0"/>
        <w:jc w:val="center"/>
        <w:rPr>
          <w:b/>
          <w:sz w:val="24"/>
          <w:szCs w:val="24"/>
        </w:rPr>
      </w:pPr>
      <w:r w:rsidRPr="00DB05B8">
        <w:rPr>
          <w:b/>
          <w:sz w:val="24"/>
          <w:szCs w:val="24"/>
        </w:rPr>
        <w:t>ЦЕНА ДОГОВОРА</w:t>
      </w:r>
    </w:p>
    <w:p w14:paraId="6B2E20E5" w14:textId="77777777" w:rsidR="00187664" w:rsidRPr="00DB05B8" w:rsidRDefault="00187664" w:rsidP="00187664">
      <w:pPr>
        <w:tabs>
          <w:tab w:val="left" w:pos="1134"/>
        </w:tabs>
        <w:ind w:firstLine="567"/>
        <w:jc w:val="both"/>
        <w:rPr>
          <w:sz w:val="24"/>
          <w:szCs w:val="24"/>
        </w:rPr>
      </w:pPr>
      <w:r w:rsidRPr="00DB05B8">
        <w:rPr>
          <w:noProof/>
          <w:sz w:val="24"/>
          <w:szCs w:val="24"/>
        </w:rPr>
        <w:t>2.1</w:t>
      </w:r>
      <w:r w:rsidRPr="00DB05B8">
        <w:rPr>
          <w:sz w:val="24"/>
          <w:szCs w:val="24"/>
        </w:rPr>
        <w:t xml:space="preserve"> Цена настоящего Договора составляет _____(______), кроме того НДС _______(____). Всего с НДС ________(_______).</w:t>
      </w:r>
    </w:p>
    <w:p w14:paraId="6B2E20E6" w14:textId="4A43C804" w:rsidR="00187664" w:rsidRPr="00DB05B8" w:rsidRDefault="00187664" w:rsidP="00187664">
      <w:pPr>
        <w:tabs>
          <w:tab w:val="left" w:pos="1134"/>
        </w:tabs>
        <w:ind w:firstLine="567"/>
        <w:jc w:val="both"/>
        <w:rPr>
          <w:i/>
          <w:sz w:val="24"/>
          <w:szCs w:val="24"/>
        </w:rPr>
      </w:pPr>
      <w:r w:rsidRPr="00DB05B8">
        <w:rPr>
          <w:sz w:val="24"/>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r w:rsidRPr="00DB05B8">
        <w:rPr>
          <w:i/>
          <w:sz w:val="24"/>
          <w:szCs w:val="24"/>
        </w:rPr>
        <w:t>Цена договора являе</w:t>
      </w:r>
      <w:r w:rsidR="001C2BA2">
        <w:rPr>
          <w:i/>
          <w:sz w:val="24"/>
          <w:szCs w:val="24"/>
        </w:rPr>
        <w:t>тся твердой даже если на момент</w:t>
      </w:r>
      <w:r w:rsidRPr="00DB05B8">
        <w:rPr>
          <w:i/>
          <w:sz w:val="24"/>
          <w:szCs w:val="24"/>
        </w:rPr>
        <w:t xml:space="preserve">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
    <w:p w14:paraId="6B2E20E7" w14:textId="77777777" w:rsidR="00187664" w:rsidRPr="00DB05B8" w:rsidRDefault="00187664" w:rsidP="00187664">
      <w:pPr>
        <w:pStyle w:val="a9"/>
        <w:tabs>
          <w:tab w:val="left" w:pos="1134"/>
          <w:tab w:val="num" w:pos="3960"/>
        </w:tabs>
        <w:spacing w:line="240" w:lineRule="auto"/>
        <w:rPr>
          <w:b/>
          <w:szCs w:val="24"/>
        </w:rPr>
      </w:pPr>
      <w:r w:rsidRPr="00DB05B8">
        <w:rPr>
          <w:szCs w:val="24"/>
        </w:rPr>
        <w:tab/>
      </w:r>
      <w:r w:rsidRPr="00DB05B8">
        <w:rPr>
          <w:b/>
          <w:szCs w:val="24"/>
        </w:rPr>
        <w:t xml:space="preserve">Цена настоящего Договора складывается:   </w:t>
      </w:r>
    </w:p>
    <w:p w14:paraId="6B2E20E8" w14:textId="2DFA5AF0" w:rsidR="00187664" w:rsidRPr="00DB05B8" w:rsidRDefault="00187664" w:rsidP="00187664">
      <w:pPr>
        <w:tabs>
          <w:tab w:val="left" w:pos="567"/>
        </w:tabs>
        <w:ind w:firstLine="567"/>
        <w:jc w:val="both"/>
        <w:rPr>
          <w:i/>
          <w:sz w:val="24"/>
          <w:szCs w:val="24"/>
        </w:rPr>
      </w:pPr>
      <w:r w:rsidRPr="00DB05B8">
        <w:rPr>
          <w:sz w:val="24"/>
          <w:szCs w:val="24"/>
        </w:rPr>
        <w:tab/>
        <w:t xml:space="preserve">2.1.1. из совокупности стоимости Работ, выполняемых Подрядчиком по Договору. </w:t>
      </w:r>
      <w:r w:rsidRPr="00DB05B8">
        <w:rPr>
          <w:i/>
          <w:sz w:val="24"/>
          <w:szCs w:val="24"/>
        </w:rPr>
        <w:t xml:space="preserve">Стоимость Работ определяется на основании Смет </w:t>
      </w:r>
      <w:r w:rsidRPr="006E348A">
        <w:rPr>
          <w:i/>
          <w:sz w:val="24"/>
          <w:szCs w:val="24"/>
        </w:rPr>
        <w:t>(Приложение № 3</w:t>
      </w:r>
      <w:r w:rsidR="006E348A">
        <w:rPr>
          <w:i/>
          <w:sz w:val="24"/>
          <w:szCs w:val="24"/>
        </w:rPr>
        <w:t xml:space="preserve"> к настоящему Договору</w:t>
      </w:r>
      <w:r w:rsidRPr="006E348A">
        <w:rPr>
          <w:i/>
          <w:sz w:val="24"/>
          <w:szCs w:val="24"/>
        </w:rPr>
        <w:t xml:space="preserve">), </w:t>
      </w:r>
      <w:r w:rsidRPr="00DB05B8">
        <w:rPr>
          <w:i/>
          <w:sz w:val="24"/>
          <w:szCs w:val="24"/>
        </w:rPr>
        <w:t>в том числе:</w:t>
      </w:r>
    </w:p>
    <w:p w14:paraId="6B2E20E9" w14:textId="77777777" w:rsidR="00187664" w:rsidRPr="00DB05B8" w:rsidRDefault="00187664" w:rsidP="00187664">
      <w:pPr>
        <w:tabs>
          <w:tab w:val="left" w:pos="567"/>
        </w:tabs>
        <w:ind w:firstLine="567"/>
        <w:jc w:val="both"/>
        <w:rPr>
          <w:i/>
          <w:sz w:val="24"/>
          <w:szCs w:val="24"/>
        </w:rPr>
      </w:pPr>
      <w:r w:rsidRPr="00DB05B8">
        <w:rPr>
          <w:i/>
          <w:sz w:val="24"/>
          <w:szCs w:val="24"/>
        </w:rPr>
        <w:t>2.1.1.1 стоимость строительно-монтажных работ составляет _____(______), кроме того НДС _______(____). Всего с НДС ________(_______).</w:t>
      </w:r>
    </w:p>
    <w:p w14:paraId="6B2E20EA" w14:textId="77777777" w:rsidR="00187664" w:rsidRPr="00DB05B8" w:rsidRDefault="00187664" w:rsidP="00187664">
      <w:pPr>
        <w:tabs>
          <w:tab w:val="left" w:pos="567"/>
        </w:tabs>
        <w:ind w:firstLine="567"/>
        <w:jc w:val="both"/>
        <w:rPr>
          <w:i/>
          <w:sz w:val="24"/>
          <w:szCs w:val="24"/>
        </w:rPr>
      </w:pPr>
      <w:r w:rsidRPr="00DB05B8">
        <w:rPr>
          <w:i/>
          <w:sz w:val="24"/>
          <w:szCs w:val="24"/>
        </w:rPr>
        <w:t>2.1.1.2. стоимость пусконаладочных работ составляет _____(______), кроме того НДС _______(____). Всего с НДС ________(_______).</w:t>
      </w:r>
    </w:p>
    <w:p w14:paraId="6B2E20EB" w14:textId="13C9D99A" w:rsidR="00187664" w:rsidRDefault="00187664" w:rsidP="00187664">
      <w:pPr>
        <w:tabs>
          <w:tab w:val="left" w:pos="567"/>
        </w:tabs>
        <w:ind w:firstLine="567"/>
        <w:jc w:val="both"/>
        <w:rPr>
          <w:i/>
          <w:sz w:val="24"/>
          <w:szCs w:val="24"/>
        </w:rPr>
      </w:pPr>
      <w:r w:rsidRPr="00DB05B8">
        <w:rPr>
          <w:i/>
          <w:sz w:val="24"/>
          <w:szCs w:val="24"/>
        </w:rPr>
        <w:tab/>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Сметах (Приложение № 3</w:t>
      </w:r>
      <w:r w:rsidR="006E348A">
        <w:rPr>
          <w:i/>
          <w:sz w:val="24"/>
          <w:szCs w:val="24"/>
        </w:rPr>
        <w:t>к настоящему Договору</w:t>
      </w:r>
      <w:r w:rsidRPr="00DB05B8">
        <w:rPr>
          <w:i/>
          <w:sz w:val="24"/>
          <w:szCs w:val="24"/>
        </w:rPr>
        <w:t xml:space="preserve">), в размере  ______________ руб., в том числе: </w:t>
      </w:r>
    </w:p>
    <w:p w14:paraId="6B2E20EC" w14:textId="77777777" w:rsidR="00DB05B8" w:rsidRPr="00DB05B8" w:rsidRDefault="00DB05B8" w:rsidP="00187664">
      <w:pPr>
        <w:tabs>
          <w:tab w:val="left" w:pos="567"/>
        </w:tabs>
        <w:ind w:firstLine="567"/>
        <w:jc w:val="both"/>
        <w:rPr>
          <w:i/>
          <w:sz w:val="24"/>
          <w:szCs w:val="24"/>
        </w:rPr>
      </w:pPr>
    </w:p>
    <w:p w14:paraId="6B2E20ED" w14:textId="77777777" w:rsidR="00187664" w:rsidRPr="00DB05B8" w:rsidRDefault="00187664" w:rsidP="00187664">
      <w:pPr>
        <w:tabs>
          <w:tab w:val="left" w:pos="567"/>
        </w:tabs>
        <w:ind w:firstLine="567"/>
        <w:jc w:val="both"/>
        <w:rPr>
          <w:i/>
          <w:sz w:val="24"/>
          <w:szCs w:val="24"/>
        </w:rPr>
      </w:pPr>
      <w:r w:rsidRPr="00DB05B8">
        <w:rPr>
          <w:i/>
          <w:sz w:val="24"/>
          <w:szCs w:val="24"/>
        </w:rPr>
        <w:lastRenderedPageBreak/>
        <w:tab/>
        <w:t>При использовании материалов Заказчика их стоимость не входит в цену Договора и оплате подлежит только стоимость выполненных Работ.</w:t>
      </w:r>
    </w:p>
    <w:p w14:paraId="6B2E20EE" w14:textId="77777777" w:rsidR="00187664" w:rsidRPr="00DB05B8" w:rsidRDefault="00187664" w:rsidP="00187664">
      <w:pPr>
        <w:tabs>
          <w:tab w:val="left" w:pos="567"/>
        </w:tabs>
        <w:ind w:firstLine="567"/>
        <w:jc w:val="both"/>
        <w:rPr>
          <w:i/>
          <w:sz w:val="24"/>
          <w:szCs w:val="24"/>
        </w:rPr>
      </w:pPr>
      <w:r w:rsidRPr="00DB05B8">
        <w:rPr>
          <w:i/>
          <w:sz w:val="24"/>
          <w:szCs w:val="24"/>
        </w:rPr>
        <w:tab/>
        <w:t>2.1.3. ст</w:t>
      </w:r>
      <w:r w:rsidR="00DB3806">
        <w:rPr>
          <w:i/>
          <w:sz w:val="24"/>
          <w:szCs w:val="24"/>
        </w:rPr>
        <w:t>оимости поставляемого Заказчику</w:t>
      </w:r>
      <w:r w:rsidRPr="00DB05B8">
        <w:rPr>
          <w:i/>
          <w:sz w:val="24"/>
          <w:szCs w:val="24"/>
        </w:rPr>
        <w:t xml:space="preserve"> Оборудования в размере _____ (______), кроме того НДС _______(____). Всего с НДС ________(_______). </w:t>
      </w:r>
    </w:p>
    <w:p w14:paraId="2E7B5EC9" w14:textId="77777777" w:rsidR="005712A5" w:rsidRPr="005712A5" w:rsidRDefault="005712A5" w:rsidP="005712A5">
      <w:pPr>
        <w:ind w:firstLine="720"/>
        <w:jc w:val="both"/>
        <w:rPr>
          <w:rFonts w:eastAsia="Calibri"/>
          <w:i/>
          <w:color w:val="000000"/>
          <w:sz w:val="22"/>
          <w:szCs w:val="22"/>
        </w:rPr>
      </w:pPr>
      <w:r w:rsidRPr="00C54E53">
        <w:rPr>
          <w:rFonts w:eastAsia="Calibri"/>
          <w:i/>
          <w:color w:val="000000"/>
          <w:sz w:val="22"/>
          <w:szCs w:val="22"/>
        </w:rPr>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в которую входит, в том числе, стоимость доставки, включая стоимость перевозки и погрузо-разгрузочных работ, возвратной тары, страхования Оборудования, таможенные расходы, пошлины, обучение персонала Заказчика и сопутствующие услуги, но не более 4% от стоимости Оборудования.</w:t>
      </w:r>
    </w:p>
    <w:p w14:paraId="6B2E20F6" w14:textId="68894663" w:rsidR="00187664" w:rsidRPr="00DB05B8" w:rsidRDefault="00187664" w:rsidP="00187664">
      <w:pPr>
        <w:spacing w:line="240" w:lineRule="atLeast"/>
        <w:ind w:firstLine="567"/>
        <w:jc w:val="both"/>
        <w:rPr>
          <w:i/>
          <w:sz w:val="24"/>
          <w:szCs w:val="24"/>
        </w:rPr>
      </w:pPr>
      <w:r w:rsidRPr="00DB05B8">
        <w:rPr>
          <w:i/>
          <w:sz w:val="24"/>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w:t>
      </w:r>
      <w:r w:rsidR="009120E9">
        <w:rPr>
          <w:i/>
          <w:sz w:val="24"/>
          <w:szCs w:val="24"/>
        </w:rPr>
        <w:t xml:space="preserve">венным, досрочным </w:t>
      </w:r>
      <w:r w:rsidR="009120E9" w:rsidRPr="00C54E53">
        <w:rPr>
          <w:i/>
          <w:sz w:val="24"/>
          <w:szCs w:val="24"/>
        </w:rPr>
        <w:t>или</w:t>
      </w:r>
      <w:r w:rsidRPr="00DB05B8">
        <w:rPr>
          <w:i/>
          <w:sz w:val="24"/>
          <w:szCs w:val="24"/>
        </w:rPr>
        <w:t xml:space="preserve"> своевременным выполнением Работ.</w:t>
      </w:r>
    </w:p>
    <w:p w14:paraId="6B2E20F7"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Существенное изменение обстоятельств, из которых Стороны исходили при заключении </w:t>
      </w:r>
      <w:r w:rsidRPr="00EC57C4">
        <w:rPr>
          <w:szCs w:val="24"/>
        </w:rPr>
        <w:t>Договора (</w:t>
      </w:r>
      <w:hyperlink r:id="rId11" w:history="1">
        <w:r w:rsidRPr="00EC57C4">
          <w:rPr>
            <w:rStyle w:val="af0"/>
            <w:color w:val="auto"/>
            <w:szCs w:val="24"/>
            <w:u w:val="none"/>
          </w:rPr>
          <w:t>статья 451</w:t>
        </w:r>
      </w:hyperlink>
      <w:r w:rsidRPr="00EC57C4">
        <w:rPr>
          <w:szCs w:val="24"/>
        </w:rPr>
        <w:t xml:space="preserve"> ГК </w:t>
      </w:r>
      <w:r w:rsidRPr="00DB05B8">
        <w:rPr>
          <w:szCs w:val="24"/>
        </w:rPr>
        <w:t>РФ), не является основанием для пересмотра Цены настоящего Договора.</w:t>
      </w:r>
    </w:p>
    <w:p w14:paraId="6B2E20F8" w14:textId="77777777" w:rsidR="00187664" w:rsidRPr="00DB05B8" w:rsidRDefault="00187664" w:rsidP="00187664">
      <w:pPr>
        <w:pStyle w:val="a9"/>
        <w:numPr>
          <w:ilvl w:val="1"/>
          <w:numId w:val="4"/>
        </w:numPr>
        <w:tabs>
          <w:tab w:val="left" w:pos="1134"/>
        </w:tabs>
        <w:spacing w:line="240" w:lineRule="auto"/>
        <w:ind w:left="0" w:firstLine="567"/>
        <w:rPr>
          <w:i/>
          <w:szCs w:val="24"/>
        </w:rPr>
      </w:pPr>
      <w:r w:rsidRPr="00DB05B8">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6B2E20F9"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6B2E20FA" w14:textId="77777777" w:rsidR="00187664" w:rsidRPr="00DB05B8" w:rsidRDefault="00187664" w:rsidP="00187664">
      <w:pPr>
        <w:pStyle w:val="a9"/>
        <w:tabs>
          <w:tab w:val="left" w:pos="1134"/>
        </w:tabs>
        <w:spacing w:line="240" w:lineRule="auto"/>
        <w:ind w:firstLine="567"/>
        <w:rPr>
          <w:szCs w:val="24"/>
        </w:rPr>
      </w:pPr>
      <w:r w:rsidRPr="00DB05B8">
        <w:rPr>
          <w:szCs w:val="24"/>
        </w:rPr>
        <w:t xml:space="preserve">Заказчик вправе потребовать уменьшения Цены </w:t>
      </w:r>
      <w:r w:rsidRPr="00DB05B8">
        <w:rPr>
          <w:szCs w:val="24"/>
          <w:lang w:val="ru-RU"/>
        </w:rPr>
        <w:t>Договора</w:t>
      </w:r>
      <w:r w:rsidRPr="00DB05B8">
        <w:rPr>
          <w:szCs w:val="24"/>
        </w:rPr>
        <w:t xml:space="preserve"> в случае уменьшения объема работ, выявленного как в ходе </w:t>
      </w:r>
      <w:r w:rsidRPr="00DB05B8">
        <w:rPr>
          <w:szCs w:val="24"/>
          <w:lang w:val="ru-RU"/>
        </w:rPr>
        <w:t>исполнения Договора</w:t>
      </w:r>
      <w:r w:rsidRPr="00DB05B8">
        <w:rPr>
          <w:szCs w:val="24"/>
        </w:rPr>
        <w:t>, так и до начала</w:t>
      </w:r>
      <w:r w:rsidRPr="00DB05B8">
        <w:rPr>
          <w:szCs w:val="24"/>
          <w:lang w:val="ru-RU"/>
        </w:rPr>
        <w:t xml:space="preserve"> исполнения Договора</w:t>
      </w:r>
      <w:r w:rsidRPr="00DB05B8">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DB05B8">
        <w:rPr>
          <w:szCs w:val="24"/>
          <w:lang w:val="ru-RU"/>
        </w:rPr>
        <w:t>Договора</w:t>
      </w:r>
      <w:r w:rsidRPr="00DB05B8">
        <w:rPr>
          <w:szCs w:val="24"/>
        </w:rPr>
        <w:t xml:space="preserve"> определяется Заказчиком в одностороннем порядке, о чем выдается уведомление, подписываемое Заказчиком. Цена </w:t>
      </w:r>
      <w:r w:rsidRPr="00DB05B8">
        <w:rPr>
          <w:szCs w:val="24"/>
          <w:lang w:val="ru-RU"/>
        </w:rPr>
        <w:t>Договора</w:t>
      </w:r>
      <w:r w:rsidRPr="00DB05B8">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DB05B8">
        <w:rPr>
          <w:szCs w:val="24"/>
          <w:lang w:val="ru-RU"/>
        </w:rPr>
        <w:t xml:space="preserve"> </w:t>
      </w:r>
      <w:r w:rsidRPr="00DB05B8">
        <w:rPr>
          <w:szCs w:val="24"/>
        </w:rPr>
        <w:t xml:space="preserve">В случае несогласия Подрядчика с уменьшением объема подлежащих выполнению работ и снижением Цены </w:t>
      </w:r>
      <w:r w:rsidRPr="00DB05B8">
        <w:rPr>
          <w:szCs w:val="24"/>
          <w:lang w:val="ru-RU"/>
        </w:rPr>
        <w:t>Договора</w:t>
      </w:r>
      <w:r w:rsidRPr="00DB05B8">
        <w:rPr>
          <w:szCs w:val="24"/>
        </w:rPr>
        <w:t xml:space="preserve">, он вправе требовать в судебном порядке возмещения убытков, вызванных необоснованным уменьшением Цены </w:t>
      </w:r>
      <w:r w:rsidRPr="00DB05B8">
        <w:rPr>
          <w:szCs w:val="24"/>
          <w:lang w:val="ru-RU"/>
        </w:rPr>
        <w:t>Договора</w:t>
      </w:r>
      <w:r w:rsidRPr="00DB05B8">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6B2E20FB"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Заказчик вправе в соответствии </w:t>
      </w:r>
      <w:r w:rsidRPr="00EC57C4">
        <w:rPr>
          <w:szCs w:val="24"/>
        </w:rPr>
        <w:t xml:space="preserve">с </w:t>
      </w:r>
      <w:hyperlink r:id="rId12" w:history="1">
        <w:r w:rsidRPr="00EC57C4">
          <w:rPr>
            <w:rStyle w:val="af0"/>
            <w:color w:val="auto"/>
            <w:szCs w:val="24"/>
            <w:u w:val="none"/>
          </w:rPr>
          <w:t>пунктом 1 статьи 744</w:t>
        </w:r>
      </w:hyperlink>
      <w:r w:rsidRPr="00DB05B8">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DB05B8">
        <w:rPr>
          <w:szCs w:val="24"/>
          <w:lang w:val="ru-RU"/>
        </w:rPr>
        <w:t>Договора</w:t>
      </w:r>
      <w:r w:rsidRPr="00DB05B8">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6B2E20FC"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DB05B8">
        <w:rPr>
          <w:szCs w:val="24"/>
          <w:lang w:val="ru-RU"/>
        </w:rPr>
        <w:t>Договора</w:t>
      </w:r>
      <w:r w:rsidRPr="00DB05B8">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6B2E20FE" w14:textId="26BD6736" w:rsidR="00187664" w:rsidRPr="001C2BA2" w:rsidRDefault="00187664" w:rsidP="001C2BA2">
      <w:pPr>
        <w:pStyle w:val="a9"/>
        <w:numPr>
          <w:ilvl w:val="1"/>
          <w:numId w:val="4"/>
        </w:numPr>
        <w:tabs>
          <w:tab w:val="left" w:pos="1134"/>
        </w:tabs>
        <w:spacing w:line="240" w:lineRule="auto"/>
        <w:ind w:left="0" w:firstLine="567"/>
        <w:rPr>
          <w:szCs w:val="24"/>
        </w:rPr>
      </w:pPr>
      <w:r w:rsidRPr="00DB05B8">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w:t>
      </w:r>
      <w:r w:rsidRPr="00DB05B8">
        <w:rPr>
          <w:szCs w:val="24"/>
        </w:rPr>
        <w:lastRenderedPageBreak/>
        <w:t xml:space="preserve">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3" w:history="1">
        <w:r w:rsidRPr="00DB05B8">
          <w:rPr>
            <w:rStyle w:val="af0"/>
            <w:color w:val="auto"/>
            <w:szCs w:val="24"/>
            <w:u w:val="none"/>
          </w:rPr>
          <w:t>статей 709</w:t>
        </w:r>
      </w:hyperlink>
      <w:r w:rsidRPr="00DB05B8">
        <w:rPr>
          <w:szCs w:val="24"/>
        </w:rPr>
        <w:t xml:space="preserve"> и </w:t>
      </w:r>
      <w:hyperlink r:id="rId14" w:history="1">
        <w:r w:rsidRPr="00DB05B8">
          <w:rPr>
            <w:rStyle w:val="af0"/>
            <w:color w:val="auto"/>
            <w:szCs w:val="24"/>
            <w:u w:val="none"/>
          </w:rPr>
          <w:t>744</w:t>
        </w:r>
      </w:hyperlink>
      <w:r w:rsidRPr="00DB05B8">
        <w:rPr>
          <w:szCs w:val="24"/>
        </w:rPr>
        <w:t xml:space="preserve"> ГК РФ.</w:t>
      </w:r>
    </w:p>
    <w:p w14:paraId="6B2E20FF"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6B2E2100"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6B2E2101" w14:textId="77777777" w:rsidR="00187664" w:rsidRPr="00EC57C4" w:rsidRDefault="00187664" w:rsidP="00187664">
      <w:pPr>
        <w:pStyle w:val="a9"/>
        <w:numPr>
          <w:ilvl w:val="1"/>
          <w:numId w:val="4"/>
        </w:numPr>
        <w:tabs>
          <w:tab w:val="left" w:pos="1134"/>
        </w:tabs>
        <w:spacing w:line="240" w:lineRule="auto"/>
        <w:ind w:left="0" w:firstLine="567"/>
        <w:rPr>
          <w:szCs w:val="24"/>
        </w:rPr>
      </w:pPr>
      <w:r w:rsidRPr="00EC57C4">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EC57C4">
        <w:rPr>
          <w:szCs w:val="24"/>
          <w:lang w:val="ru-RU"/>
        </w:rPr>
        <w:t xml:space="preserve"> в порядке, установленном Договором</w:t>
      </w:r>
      <w:r w:rsidRPr="00EC57C4">
        <w:rPr>
          <w:szCs w:val="24"/>
        </w:rPr>
        <w:t xml:space="preserve">. </w:t>
      </w:r>
    </w:p>
    <w:p w14:paraId="6B2E2102"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Заказчик вправе требовать уменьшения стоимости Работ:</w:t>
      </w:r>
    </w:p>
    <w:p w14:paraId="6B2E2103" w14:textId="77777777" w:rsidR="00187664" w:rsidRPr="00DB05B8" w:rsidRDefault="00187664" w:rsidP="00187664">
      <w:pPr>
        <w:tabs>
          <w:tab w:val="left" w:pos="1134"/>
        </w:tabs>
        <w:ind w:firstLine="567"/>
        <w:jc w:val="both"/>
        <w:rPr>
          <w:sz w:val="24"/>
          <w:szCs w:val="24"/>
        </w:rPr>
      </w:pPr>
      <w:r w:rsidRPr="00DB05B8">
        <w:rPr>
          <w:sz w:val="24"/>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6B2E2104" w14:textId="77777777" w:rsidR="00187664" w:rsidRPr="00DB05B8" w:rsidRDefault="00187664" w:rsidP="00187664">
      <w:pPr>
        <w:tabs>
          <w:tab w:val="left" w:pos="1134"/>
        </w:tabs>
        <w:ind w:firstLine="567"/>
        <w:jc w:val="both"/>
        <w:rPr>
          <w:sz w:val="24"/>
          <w:szCs w:val="24"/>
        </w:rPr>
      </w:pPr>
      <w:r w:rsidRPr="00DB05B8">
        <w:rPr>
          <w:sz w:val="24"/>
          <w:szCs w:val="24"/>
        </w:rPr>
        <w:t>б) в иных случаях необоснованного увеличения стоимости и объемов выполненных Работ и Расходов.</w:t>
      </w:r>
    </w:p>
    <w:p w14:paraId="6B2E2105" w14:textId="77777777" w:rsidR="00187664" w:rsidRPr="00DB05B8" w:rsidRDefault="00187664" w:rsidP="00187664">
      <w:pPr>
        <w:tabs>
          <w:tab w:val="left" w:pos="1134"/>
        </w:tabs>
        <w:ind w:firstLine="567"/>
        <w:jc w:val="both"/>
        <w:rPr>
          <w:sz w:val="24"/>
          <w:szCs w:val="24"/>
        </w:rPr>
      </w:pPr>
      <w:r w:rsidRPr="00DB05B8">
        <w:rPr>
          <w:sz w:val="24"/>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14:paraId="6B2E2106" w14:textId="02C9E54E" w:rsidR="00187664" w:rsidRPr="00C54E53" w:rsidRDefault="00A37545" w:rsidP="00187664">
      <w:pPr>
        <w:tabs>
          <w:tab w:val="left" w:pos="1134"/>
        </w:tabs>
        <w:ind w:firstLine="567"/>
        <w:jc w:val="both"/>
        <w:rPr>
          <w:sz w:val="24"/>
          <w:szCs w:val="24"/>
        </w:rPr>
      </w:pPr>
      <w:r>
        <w:rPr>
          <w:sz w:val="24"/>
          <w:szCs w:val="24"/>
        </w:rPr>
        <w:t>2.</w:t>
      </w:r>
      <w:r w:rsidRPr="00C54E53">
        <w:rPr>
          <w:sz w:val="24"/>
          <w:szCs w:val="24"/>
        </w:rPr>
        <w:t>11</w:t>
      </w:r>
      <w:r w:rsidR="00187664" w:rsidRPr="00C54E53">
        <w:rPr>
          <w:sz w:val="24"/>
          <w:szCs w:val="24"/>
        </w:rPr>
        <w:t>.1. Заказчик вправе требовать уменьшения стоимости Работ:</w:t>
      </w:r>
    </w:p>
    <w:p w14:paraId="6B2E2107" w14:textId="77777777" w:rsidR="00187664" w:rsidRPr="00C54E53" w:rsidRDefault="00187664" w:rsidP="00187664">
      <w:pPr>
        <w:tabs>
          <w:tab w:val="left" w:pos="1134"/>
        </w:tabs>
        <w:ind w:firstLine="567"/>
        <w:jc w:val="both"/>
        <w:rPr>
          <w:sz w:val="24"/>
          <w:szCs w:val="24"/>
        </w:rPr>
      </w:pPr>
      <w:r w:rsidRPr="00C54E53">
        <w:rPr>
          <w:sz w:val="24"/>
          <w:szCs w:val="24"/>
        </w:rPr>
        <w:t>а) в случае использования Подрядчиком без согласования с Заказчиком материалов более низкого качества;</w:t>
      </w:r>
    </w:p>
    <w:p w14:paraId="6B2E2108" w14:textId="77777777" w:rsidR="00187664" w:rsidRPr="00C54E53" w:rsidRDefault="00187664" w:rsidP="00187664">
      <w:pPr>
        <w:tabs>
          <w:tab w:val="left" w:pos="1134"/>
        </w:tabs>
        <w:ind w:firstLine="567"/>
        <w:jc w:val="both"/>
        <w:rPr>
          <w:sz w:val="24"/>
          <w:szCs w:val="24"/>
        </w:rPr>
      </w:pPr>
      <w:r w:rsidRPr="00C54E53">
        <w:rPr>
          <w:sz w:val="24"/>
          <w:szCs w:val="24"/>
        </w:rPr>
        <w:t>б) в случае нарушения срока, качества и (или) иных условий выполнения Работ, влияющих на их стоимость.</w:t>
      </w:r>
    </w:p>
    <w:p w14:paraId="6B2E2109" w14:textId="4966F935" w:rsidR="00187664" w:rsidRPr="00C54E53" w:rsidRDefault="00A37545" w:rsidP="00187664">
      <w:pPr>
        <w:ind w:left="80" w:firstLine="567"/>
        <w:jc w:val="both"/>
        <w:rPr>
          <w:sz w:val="24"/>
          <w:szCs w:val="24"/>
        </w:rPr>
      </w:pPr>
      <w:r w:rsidRPr="00C54E53">
        <w:rPr>
          <w:sz w:val="24"/>
          <w:szCs w:val="24"/>
        </w:rPr>
        <w:t>2.12</w:t>
      </w:r>
      <w:r w:rsidR="00187664" w:rsidRPr="00C54E53">
        <w:rPr>
          <w:sz w:val="24"/>
          <w:szCs w:val="24"/>
        </w:rPr>
        <w:t>. Если принятые Работы, указанные в п. 2.1</w:t>
      </w:r>
      <w:r w:rsidRPr="00C54E53">
        <w:rPr>
          <w:sz w:val="24"/>
          <w:szCs w:val="24"/>
        </w:rPr>
        <w:t>1</w:t>
      </w:r>
      <w:r w:rsidR="00187664" w:rsidRPr="00C54E53">
        <w:rPr>
          <w:sz w:val="24"/>
          <w:szCs w:val="24"/>
        </w:rPr>
        <w:t>. настоящего Договора, оплачены Заказчиком, Заказчик вправе по своему усмотрению:</w:t>
      </w:r>
    </w:p>
    <w:p w14:paraId="6B2E210A" w14:textId="71DC426F" w:rsidR="00187664" w:rsidRPr="00C54E53" w:rsidRDefault="00187664" w:rsidP="00187664">
      <w:pPr>
        <w:ind w:firstLine="567"/>
        <w:jc w:val="both"/>
        <w:rPr>
          <w:sz w:val="24"/>
          <w:szCs w:val="24"/>
        </w:rPr>
      </w:pPr>
      <w:r w:rsidRPr="00C54E53">
        <w:rPr>
          <w:sz w:val="24"/>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C54E53">
        <w:rPr>
          <w:sz w:val="24"/>
          <w:szCs w:val="24"/>
        </w:rPr>
        <w:t>комиссионно</w:t>
      </w:r>
      <w:proofErr w:type="spellEnd"/>
      <w:r w:rsidRPr="00C54E53">
        <w:rPr>
          <w:sz w:val="24"/>
          <w:szCs w:val="24"/>
        </w:rPr>
        <w:t xml:space="preserve"> зафиксированного фа</w:t>
      </w:r>
      <w:r w:rsidR="00A37545" w:rsidRPr="00C54E53">
        <w:rPr>
          <w:sz w:val="24"/>
          <w:szCs w:val="24"/>
        </w:rPr>
        <w:t>кта, указанного в п. 2.11</w:t>
      </w:r>
      <w:r w:rsidRPr="00C54E53">
        <w:rPr>
          <w:sz w:val="24"/>
          <w:szCs w:val="24"/>
        </w:rPr>
        <w:t xml:space="preserve"> настоящего договора, </w:t>
      </w:r>
      <w:r w:rsidR="00A37545" w:rsidRPr="00C54E53">
        <w:rPr>
          <w:sz w:val="24"/>
          <w:szCs w:val="24"/>
        </w:rPr>
        <w:t>в порядке, установленном п. 2.12</w:t>
      </w:r>
      <w:r w:rsidRPr="00C54E53">
        <w:rPr>
          <w:sz w:val="24"/>
          <w:szCs w:val="24"/>
        </w:rPr>
        <w:t>.1 настоящего договора. После такой корректировки акт считается подписанным Сторонами в новой редакции;</w:t>
      </w:r>
    </w:p>
    <w:p w14:paraId="6B2E210B" w14:textId="77777777" w:rsidR="00187664" w:rsidRPr="00C54E53" w:rsidRDefault="00187664" w:rsidP="00187664">
      <w:pPr>
        <w:ind w:firstLine="567"/>
        <w:jc w:val="both"/>
        <w:rPr>
          <w:sz w:val="24"/>
          <w:szCs w:val="24"/>
        </w:rPr>
      </w:pPr>
      <w:r w:rsidRPr="00C54E53">
        <w:rPr>
          <w:sz w:val="24"/>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6B2E210C" w14:textId="6006AB9F" w:rsidR="00187664" w:rsidRPr="00C54E53" w:rsidRDefault="00A37545" w:rsidP="00187664">
      <w:pPr>
        <w:ind w:firstLine="567"/>
        <w:jc w:val="both"/>
        <w:rPr>
          <w:sz w:val="24"/>
          <w:szCs w:val="24"/>
        </w:rPr>
      </w:pPr>
      <w:r w:rsidRPr="00C54E53">
        <w:rPr>
          <w:sz w:val="24"/>
          <w:szCs w:val="24"/>
        </w:rPr>
        <w:t>2.12</w:t>
      </w:r>
      <w:r w:rsidR="00187664" w:rsidRPr="00C54E53">
        <w:rPr>
          <w:sz w:val="24"/>
          <w:szCs w:val="24"/>
        </w:rPr>
        <w:t>.1. Комиссия для установления факта, указанного в п. 2.1</w:t>
      </w:r>
      <w:r w:rsidRPr="00C54E53">
        <w:rPr>
          <w:sz w:val="24"/>
          <w:szCs w:val="24"/>
        </w:rPr>
        <w:t>1</w:t>
      </w:r>
      <w:r w:rsidR="00187664" w:rsidRPr="00C54E53">
        <w:rPr>
          <w:sz w:val="24"/>
          <w:szCs w:val="24"/>
        </w:rPr>
        <w:t xml:space="preserve"> настоящего договора, включает представителей Заказчика и Подрядчика.</w:t>
      </w:r>
    </w:p>
    <w:p w14:paraId="6B2E210D" w14:textId="63952DE3" w:rsidR="00187664" w:rsidRPr="00C54E53" w:rsidRDefault="00187664" w:rsidP="00187664">
      <w:pPr>
        <w:ind w:firstLine="567"/>
        <w:jc w:val="both"/>
        <w:rPr>
          <w:sz w:val="24"/>
          <w:szCs w:val="24"/>
        </w:rPr>
      </w:pPr>
      <w:r w:rsidRPr="00C54E53">
        <w:rPr>
          <w:sz w:val="24"/>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00A37545" w:rsidRPr="00C54E53">
        <w:rPr>
          <w:sz w:val="24"/>
          <w:szCs w:val="24"/>
        </w:rPr>
        <w:t xml:space="preserve">1 </w:t>
      </w:r>
      <w:r w:rsidRPr="00C54E53">
        <w:rPr>
          <w:sz w:val="24"/>
          <w:szCs w:val="24"/>
        </w:rPr>
        <w:t xml:space="preserve">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6B2E210E" w14:textId="68BEE09A" w:rsidR="00187664" w:rsidRPr="00C54E53" w:rsidRDefault="00187664" w:rsidP="00187664">
      <w:pPr>
        <w:pStyle w:val="a9"/>
        <w:tabs>
          <w:tab w:val="left" w:pos="567"/>
        </w:tabs>
        <w:spacing w:line="240" w:lineRule="auto"/>
        <w:ind w:firstLine="567"/>
        <w:rPr>
          <w:szCs w:val="24"/>
        </w:rPr>
      </w:pPr>
      <w:r w:rsidRPr="00C54E53">
        <w:rPr>
          <w:szCs w:val="24"/>
        </w:rPr>
        <w:t>2.</w:t>
      </w:r>
      <w:r w:rsidR="00A37545" w:rsidRPr="00C54E53">
        <w:rPr>
          <w:szCs w:val="24"/>
          <w:lang w:val="ru-RU"/>
        </w:rPr>
        <w:t>13</w:t>
      </w:r>
      <w:r w:rsidRPr="00C54E53">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6B2E210F" w14:textId="5ABCA1D1" w:rsidR="00187664" w:rsidRPr="00C54E53" w:rsidRDefault="00187664" w:rsidP="00187664">
      <w:pPr>
        <w:tabs>
          <w:tab w:val="left" w:pos="1134"/>
        </w:tabs>
        <w:ind w:firstLine="567"/>
        <w:jc w:val="both"/>
        <w:rPr>
          <w:sz w:val="24"/>
          <w:szCs w:val="24"/>
        </w:rPr>
      </w:pPr>
      <w:r w:rsidRPr="00C54E53">
        <w:rPr>
          <w:sz w:val="24"/>
          <w:szCs w:val="24"/>
        </w:rPr>
        <w:t xml:space="preserve">полученная подрядчиком экономия подлежит распределению между сторонами в следующем соотношении: Заказчику </w:t>
      </w:r>
      <w:r w:rsidR="001C2BA2" w:rsidRPr="00C54E53">
        <w:rPr>
          <w:sz w:val="24"/>
          <w:szCs w:val="24"/>
        </w:rPr>
        <w:t>100 %</w:t>
      </w:r>
      <w:r w:rsidRPr="00C54E53">
        <w:rPr>
          <w:sz w:val="24"/>
          <w:szCs w:val="24"/>
        </w:rPr>
        <w:t xml:space="preserve"> процентов, Подрядчику </w:t>
      </w:r>
      <w:r w:rsidR="001C2BA2" w:rsidRPr="00C54E53">
        <w:rPr>
          <w:sz w:val="24"/>
          <w:szCs w:val="24"/>
        </w:rPr>
        <w:t>0 %</w:t>
      </w:r>
      <w:r w:rsidRPr="00C54E53">
        <w:rPr>
          <w:sz w:val="24"/>
          <w:szCs w:val="24"/>
        </w:rPr>
        <w:t xml:space="preserve"> процентов.</w:t>
      </w:r>
      <w:r w:rsidRPr="00C54E53">
        <w:rPr>
          <w:rStyle w:val="ae"/>
          <w:sz w:val="24"/>
          <w:szCs w:val="24"/>
        </w:rPr>
        <w:t xml:space="preserve"> </w:t>
      </w:r>
    </w:p>
    <w:p w14:paraId="6B2E2110" w14:textId="50A53E84" w:rsidR="00187664" w:rsidRPr="00DB05B8" w:rsidRDefault="00187664" w:rsidP="00187664">
      <w:pPr>
        <w:pStyle w:val="ad"/>
        <w:spacing w:after="0" w:line="240" w:lineRule="auto"/>
        <w:ind w:left="0" w:firstLine="567"/>
        <w:jc w:val="both"/>
        <w:rPr>
          <w:rFonts w:ascii="Times New Roman" w:hAnsi="Times New Roman"/>
          <w:sz w:val="24"/>
          <w:szCs w:val="24"/>
          <w:lang w:eastAsia="ru-RU"/>
        </w:rPr>
      </w:pPr>
      <w:r w:rsidRPr="00C54E53">
        <w:rPr>
          <w:rFonts w:ascii="Times New Roman" w:hAnsi="Times New Roman"/>
          <w:sz w:val="24"/>
          <w:szCs w:val="24"/>
          <w:lang w:eastAsia="ru-RU"/>
        </w:rPr>
        <w:t>2.1</w:t>
      </w:r>
      <w:r w:rsidR="00A37545" w:rsidRPr="00C54E53">
        <w:rPr>
          <w:rFonts w:ascii="Times New Roman" w:hAnsi="Times New Roman"/>
          <w:sz w:val="24"/>
          <w:szCs w:val="24"/>
          <w:lang w:eastAsia="ru-RU"/>
        </w:rPr>
        <w:t>4</w:t>
      </w:r>
      <w:r w:rsidRPr="00C54E53">
        <w:rPr>
          <w:rFonts w:ascii="Times New Roman" w:hAnsi="Times New Roman"/>
          <w:sz w:val="24"/>
          <w:szCs w:val="24"/>
          <w:lang w:eastAsia="ru-RU"/>
        </w:rPr>
        <w:t xml:space="preserve">. Заказчик </w:t>
      </w:r>
      <w:r w:rsidR="00A37545" w:rsidRPr="00C54E53">
        <w:rPr>
          <w:rFonts w:ascii="Times New Roman" w:hAnsi="Times New Roman"/>
          <w:sz w:val="24"/>
          <w:szCs w:val="24"/>
          <w:lang w:eastAsia="ru-RU"/>
        </w:rPr>
        <w:t xml:space="preserve">вправе в одностороннем порядке </w:t>
      </w:r>
      <w:r w:rsidRPr="00C54E53">
        <w:rPr>
          <w:rFonts w:ascii="Times New Roman" w:hAnsi="Times New Roman"/>
          <w:sz w:val="24"/>
          <w:szCs w:val="24"/>
          <w:lang w:eastAsia="ru-RU"/>
        </w:rPr>
        <w:t>вносить корректировки в сроки выполнения Работ при корректировках инвестиционных программ, программ ремонта оборудования (</w:t>
      </w:r>
      <w:proofErr w:type="spellStart"/>
      <w:r w:rsidRPr="00C54E53">
        <w:rPr>
          <w:rFonts w:ascii="Times New Roman" w:hAnsi="Times New Roman"/>
          <w:sz w:val="24"/>
          <w:szCs w:val="24"/>
          <w:lang w:eastAsia="ru-RU"/>
        </w:rPr>
        <w:t>ЗиС</w:t>
      </w:r>
      <w:proofErr w:type="spellEnd"/>
      <w:r w:rsidRPr="00C54E53">
        <w:rPr>
          <w:rFonts w:ascii="Times New Roman" w:hAnsi="Times New Roman"/>
          <w:sz w:val="24"/>
          <w:szCs w:val="24"/>
          <w:lang w:eastAsia="ru-RU"/>
        </w:rPr>
        <w:t xml:space="preserve">, </w:t>
      </w:r>
      <w:proofErr w:type="spellStart"/>
      <w:r w:rsidRPr="00C54E53">
        <w:rPr>
          <w:rFonts w:ascii="Times New Roman" w:hAnsi="Times New Roman"/>
          <w:sz w:val="24"/>
          <w:szCs w:val="24"/>
          <w:lang w:eastAsia="ru-RU"/>
        </w:rPr>
        <w:t>ТПиР</w:t>
      </w:r>
      <w:proofErr w:type="spellEnd"/>
      <w:r w:rsidRPr="00C54E53">
        <w:rPr>
          <w:rFonts w:ascii="Times New Roman" w:hAnsi="Times New Roman"/>
          <w:sz w:val="24"/>
          <w:szCs w:val="24"/>
          <w:lang w:eastAsia="ru-RU"/>
        </w:rPr>
        <w:t>, эксплуатации и пр.) при условии соблюдения требований</w:t>
      </w:r>
      <w:r w:rsidRPr="00DB05B8">
        <w:rPr>
          <w:rFonts w:ascii="Times New Roman" w:hAnsi="Times New Roman"/>
          <w:sz w:val="24"/>
          <w:szCs w:val="24"/>
          <w:lang w:eastAsia="ru-RU"/>
        </w:rPr>
        <w:t xml:space="preserve"> к </w:t>
      </w:r>
      <w:r w:rsidRPr="00DB05B8">
        <w:rPr>
          <w:rFonts w:ascii="Times New Roman" w:hAnsi="Times New Roman"/>
          <w:sz w:val="24"/>
          <w:szCs w:val="24"/>
          <w:lang w:eastAsia="ru-RU"/>
        </w:rPr>
        <w:lastRenderedPageBreak/>
        <w:t>объективно необходимым срокам, необходимым для технологического процесса</w:t>
      </w:r>
      <w:r w:rsidRPr="00DB05B8">
        <w:rPr>
          <w:rFonts w:ascii="Times New Roman" w:hAnsi="Times New Roman"/>
          <w:b/>
          <w:sz w:val="24"/>
          <w:szCs w:val="24"/>
          <w:lang w:eastAsia="ru-RU"/>
        </w:rPr>
        <w:t>,</w:t>
      </w:r>
      <w:r w:rsidRPr="00DB05B8">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14:paraId="6B2E2111" w14:textId="60302B43" w:rsidR="00187664" w:rsidRPr="00C54E53" w:rsidRDefault="00A37545" w:rsidP="00187664">
      <w:pPr>
        <w:pStyle w:val="ab"/>
        <w:widowControl/>
        <w:spacing w:line="240" w:lineRule="auto"/>
        <w:ind w:firstLine="567"/>
        <w:rPr>
          <w:szCs w:val="24"/>
        </w:rPr>
      </w:pPr>
      <w:r>
        <w:rPr>
          <w:szCs w:val="24"/>
        </w:rPr>
        <w:t>2.</w:t>
      </w:r>
      <w:r w:rsidRPr="00C54E53">
        <w:rPr>
          <w:szCs w:val="24"/>
        </w:rPr>
        <w:t>15</w:t>
      </w:r>
      <w:r w:rsidR="001C2BA2" w:rsidRPr="00C54E53">
        <w:rPr>
          <w:szCs w:val="24"/>
        </w:rPr>
        <w:t>. По письменному</w:t>
      </w:r>
      <w:r w:rsidR="00187664" w:rsidRPr="00C54E53">
        <w:rPr>
          <w:szCs w:val="24"/>
        </w:rPr>
        <w:t xml:space="preserve">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14:paraId="6B2E2112" w14:textId="14162000" w:rsidR="00187664" w:rsidRPr="00C54E53" w:rsidRDefault="00187664" w:rsidP="00187664">
      <w:pPr>
        <w:ind w:firstLine="567"/>
        <w:jc w:val="both"/>
        <w:rPr>
          <w:i/>
          <w:sz w:val="24"/>
          <w:szCs w:val="24"/>
        </w:rPr>
      </w:pPr>
      <w:r w:rsidRPr="00C54E53">
        <w:rPr>
          <w:i/>
          <w:sz w:val="24"/>
          <w:szCs w:val="24"/>
        </w:rPr>
        <w:t>2.1</w:t>
      </w:r>
      <w:r w:rsidR="00A37545" w:rsidRPr="00C54E53">
        <w:rPr>
          <w:i/>
          <w:sz w:val="24"/>
          <w:szCs w:val="24"/>
        </w:rPr>
        <w:t>6</w:t>
      </w:r>
      <w:r w:rsidRPr="00C54E53">
        <w:rPr>
          <w:i/>
          <w:sz w:val="24"/>
          <w:szCs w:val="24"/>
        </w:rPr>
        <w:t>.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«временные  здания и сооружения» принимаются по фактически выполненным объемам, но не более, чем предусмотрено сводным сметным расчетом.</w:t>
      </w:r>
    </w:p>
    <w:p w14:paraId="7207BC6C" w14:textId="51EB9A58" w:rsidR="00A37545" w:rsidRPr="00DB05B8" w:rsidRDefault="00A37545" w:rsidP="00187664">
      <w:pPr>
        <w:ind w:firstLine="567"/>
        <w:jc w:val="both"/>
        <w:rPr>
          <w:sz w:val="24"/>
          <w:szCs w:val="24"/>
        </w:rPr>
      </w:pPr>
      <w:r w:rsidRPr="00C54E53">
        <w:rPr>
          <w:sz w:val="24"/>
          <w:szCs w:val="24"/>
        </w:rPr>
        <w:t xml:space="preserve">2.17. </w:t>
      </w:r>
      <w:r w:rsidR="009E656F" w:rsidRPr="00C54E53">
        <w:rPr>
          <w:rFonts w:eastAsia="Andale Sans UI"/>
          <w:kern w:val="1"/>
          <w:sz w:val="24"/>
          <w:szCs w:val="24"/>
          <w:lang w:eastAsia="ar-SA"/>
        </w:rPr>
        <w:t>Стороны пришли к соглашению о том, что к их отношениям по данному Договору статья 317.1 ГК РФ не применяется, сторона – кредитор по денежному обязательству не имеет права на получение процентов на сумму долга за период пользования денежными средствами.</w:t>
      </w:r>
    </w:p>
    <w:p w14:paraId="6B2E2114" w14:textId="77777777" w:rsidR="00187664" w:rsidRPr="00DB05B8" w:rsidRDefault="00187664" w:rsidP="00187664">
      <w:pPr>
        <w:ind w:firstLine="709"/>
        <w:jc w:val="both"/>
        <w:rPr>
          <w:sz w:val="24"/>
          <w:szCs w:val="24"/>
        </w:rPr>
      </w:pPr>
    </w:p>
    <w:p w14:paraId="6B2E2115" w14:textId="77777777" w:rsidR="00187664" w:rsidRPr="00DB05B8" w:rsidRDefault="00187664" w:rsidP="00187664">
      <w:pPr>
        <w:ind w:firstLine="709"/>
        <w:jc w:val="center"/>
        <w:rPr>
          <w:b/>
          <w:bCs/>
          <w:sz w:val="24"/>
          <w:szCs w:val="24"/>
        </w:rPr>
      </w:pPr>
      <w:r w:rsidRPr="00DB05B8">
        <w:rPr>
          <w:b/>
          <w:bCs/>
          <w:sz w:val="24"/>
          <w:szCs w:val="24"/>
        </w:rPr>
        <w:t>3. ПОСТАВКА ОБОРУДОВАНИЯ</w:t>
      </w:r>
    </w:p>
    <w:p w14:paraId="6B2E2116" w14:textId="1C57CD7C" w:rsidR="00187664" w:rsidRPr="00DB05B8" w:rsidRDefault="00187664" w:rsidP="00187664">
      <w:pPr>
        <w:ind w:firstLine="567"/>
        <w:jc w:val="both"/>
        <w:rPr>
          <w:sz w:val="24"/>
          <w:szCs w:val="24"/>
        </w:rPr>
      </w:pPr>
      <w:r w:rsidRPr="00DB05B8">
        <w:rPr>
          <w:sz w:val="24"/>
          <w:szCs w:val="24"/>
        </w:rPr>
        <w:t>3.1. Подрядчик поставляет Оборудование в срок, указанный в п. 1.</w:t>
      </w:r>
      <w:r w:rsidR="00EF18A6">
        <w:rPr>
          <w:sz w:val="24"/>
          <w:szCs w:val="24"/>
        </w:rPr>
        <w:t>5</w:t>
      </w:r>
      <w:r w:rsidRPr="00DB05B8">
        <w:rPr>
          <w:sz w:val="24"/>
          <w:szCs w:val="24"/>
        </w:rPr>
        <w:t xml:space="preserve"> Договора. </w:t>
      </w:r>
      <w:r w:rsidRPr="001C2BA2">
        <w:rPr>
          <w:i/>
          <w:sz w:val="24"/>
          <w:szCs w:val="24"/>
        </w:rPr>
        <w:t xml:space="preserve">График поставки оборудования указан в Приложении № </w:t>
      </w:r>
      <w:r w:rsidR="002536AB" w:rsidRPr="001C2BA2">
        <w:rPr>
          <w:i/>
          <w:sz w:val="24"/>
          <w:szCs w:val="24"/>
        </w:rPr>
        <w:t>6</w:t>
      </w:r>
      <w:r w:rsidRPr="001C2BA2">
        <w:rPr>
          <w:i/>
          <w:sz w:val="24"/>
          <w:szCs w:val="24"/>
        </w:rPr>
        <w:t xml:space="preserve"> </w:t>
      </w:r>
      <w:r w:rsidRPr="00DB05B8">
        <w:rPr>
          <w:i/>
          <w:sz w:val="24"/>
          <w:szCs w:val="24"/>
        </w:rPr>
        <w:t>к настоящему Договору</w:t>
      </w:r>
      <w:r w:rsidRPr="00DB05B8">
        <w:rPr>
          <w:sz w:val="24"/>
          <w:szCs w:val="24"/>
        </w:rPr>
        <w:t xml:space="preserve">. </w:t>
      </w:r>
    </w:p>
    <w:p w14:paraId="6B2E2117" w14:textId="77777777" w:rsidR="00187664" w:rsidRPr="00DB05B8" w:rsidRDefault="00187664" w:rsidP="00187664">
      <w:pPr>
        <w:ind w:firstLine="567"/>
        <w:jc w:val="both"/>
        <w:rPr>
          <w:sz w:val="24"/>
          <w:szCs w:val="24"/>
        </w:rPr>
      </w:pPr>
      <w:r w:rsidRPr="00DB05B8">
        <w:rPr>
          <w:sz w:val="24"/>
          <w:szCs w:val="24"/>
        </w:rPr>
        <w:t xml:space="preserve">Досрочная поставка оборудования  может производиться с согласия Заказчика. </w:t>
      </w:r>
    </w:p>
    <w:p w14:paraId="6B2E2118" w14:textId="47D84E7B" w:rsidR="00187664" w:rsidRPr="00DB05B8" w:rsidRDefault="00187664" w:rsidP="00187664">
      <w:pPr>
        <w:ind w:firstLine="567"/>
        <w:jc w:val="both"/>
        <w:rPr>
          <w:sz w:val="24"/>
          <w:szCs w:val="24"/>
        </w:rPr>
      </w:pPr>
      <w:r w:rsidRPr="00DB05B8">
        <w:rPr>
          <w:sz w:val="24"/>
          <w:szCs w:val="24"/>
        </w:rPr>
        <w:t xml:space="preserve">3.2. Подрядчик обязуется одновременно с Оборудование </w:t>
      </w:r>
      <w:r w:rsidRPr="00DB05B8">
        <w:rPr>
          <w:i/>
          <w:sz w:val="24"/>
          <w:szCs w:val="24"/>
        </w:rPr>
        <w:t xml:space="preserve">(с каждой партией Оборудования) передать Заказчику </w:t>
      </w:r>
      <w:r w:rsidRPr="00DB05B8">
        <w:rPr>
          <w:sz w:val="24"/>
          <w:szCs w:val="24"/>
        </w:rPr>
        <w:t>следующие документы на Оборудование</w:t>
      </w:r>
      <w:r w:rsidR="001C2BA2">
        <w:rPr>
          <w:sz w:val="24"/>
          <w:szCs w:val="24"/>
        </w:rPr>
        <w:t>м</w:t>
      </w:r>
      <w:r w:rsidRPr="00DB05B8">
        <w:rPr>
          <w:i/>
          <w:sz w:val="24"/>
          <w:szCs w:val="24"/>
        </w:rPr>
        <w:t xml:space="preserve">: </w:t>
      </w:r>
    </w:p>
    <w:p w14:paraId="6B2E2119" w14:textId="77777777" w:rsidR="00187664" w:rsidRPr="00DB05B8" w:rsidRDefault="00187664" w:rsidP="00187664">
      <w:pPr>
        <w:numPr>
          <w:ilvl w:val="0"/>
          <w:numId w:val="5"/>
        </w:numPr>
        <w:tabs>
          <w:tab w:val="left" w:pos="34"/>
        </w:tabs>
        <w:ind w:left="34" w:firstLine="34"/>
        <w:jc w:val="both"/>
        <w:rPr>
          <w:i/>
          <w:sz w:val="24"/>
          <w:szCs w:val="24"/>
        </w:rPr>
      </w:pPr>
      <w:r w:rsidRPr="00DB05B8">
        <w:rPr>
          <w:i/>
          <w:sz w:val="24"/>
          <w:szCs w:val="24"/>
        </w:rPr>
        <w:t>Счет на оплату Товара (партию Товара);</w:t>
      </w:r>
    </w:p>
    <w:p w14:paraId="6B2E211A"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Товарную накладную ТОРГ-12 в 2-х экз.;</w:t>
      </w:r>
    </w:p>
    <w:p w14:paraId="6B2E211B"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счет-фактуру;</w:t>
      </w:r>
    </w:p>
    <w:p w14:paraId="6B2E211C" w14:textId="26630833" w:rsidR="00187664" w:rsidRPr="00DB05B8" w:rsidRDefault="002041F6" w:rsidP="00187664">
      <w:pPr>
        <w:numPr>
          <w:ilvl w:val="0"/>
          <w:numId w:val="5"/>
        </w:numPr>
        <w:tabs>
          <w:tab w:val="left" w:pos="0"/>
          <w:tab w:val="left" w:pos="34"/>
        </w:tabs>
        <w:ind w:left="34" w:firstLine="0"/>
        <w:jc w:val="both"/>
        <w:rPr>
          <w:i/>
          <w:sz w:val="24"/>
          <w:szCs w:val="24"/>
        </w:rPr>
      </w:pPr>
      <w:r>
        <w:rPr>
          <w:i/>
          <w:sz w:val="24"/>
          <w:szCs w:val="24"/>
        </w:rPr>
        <w:t>отгрузочную документацию;</w:t>
      </w:r>
    </w:p>
    <w:p w14:paraId="6B2E211D" w14:textId="33ADC40C"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товаросопроводительную докуме</w:t>
      </w:r>
      <w:r w:rsidR="002041F6">
        <w:rPr>
          <w:i/>
          <w:sz w:val="24"/>
          <w:szCs w:val="24"/>
        </w:rPr>
        <w:t>нтацию;</w:t>
      </w:r>
      <w:r w:rsidRPr="00DB05B8">
        <w:rPr>
          <w:i/>
          <w:sz w:val="24"/>
          <w:szCs w:val="24"/>
        </w:rPr>
        <w:t xml:space="preserve"> </w:t>
      </w:r>
    </w:p>
    <w:p w14:paraId="6B2E211E"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документы, подтверждающие качество товара, в том числе  сертификат качества, </w:t>
      </w:r>
    </w:p>
    <w:p w14:paraId="6B2E211F" w14:textId="417E582B"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инструкции по эксплуатации на русском языке в </w:t>
      </w:r>
      <w:r w:rsidR="000228C4">
        <w:rPr>
          <w:i/>
          <w:sz w:val="24"/>
          <w:szCs w:val="24"/>
        </w:rPr>
        <w:t>2</w:t>
      </w:r>
      <w:r w:rsidRPr="00DB05B8">
        <w:rPr>
          <w:i/>
          <w:sz w:val="24"/>
          <w:szCs w:val="24"/>
        </w:rPr>
        <w:t xml:space="preserve"> экз., </w:t>
      </w:r>
    </w:p>
    <w:p w14:paraId="6B2E2120" w14:textId="2C46D2B5"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документ, подтверждающий гарантийные обязательства Поставщика (сервисная книжка, гарантийный талон и пр.)</w:t>
      </w:r>
      <w:r w:rsidR="002041F6">
        <w:rPr>
          <w:i/>
          <w:sz w:val="24"/>
          <w:szCs w:val="24"/>
        </w:rPr>
        <w:t>;</w:t>
      </w:r>
    </w:p>
    <w:p w14:paraId="6B2E2121" w14:textId="201928DA"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таможенную декларацию с отметкой таможенного органа о «Выпуске для внутреннего потребления»</w:t>
      </w:r>
      <w:r w:rsidR="002041F6">
        <w:rPr>
          <w:i/>
          <w:sz w:val="24"/>
          <w:szCs w:val="24"/>
        </w:rPr>
        <w:t>;</w:t>
      </w:r>
    </w:p>
    <w:p w14:paraId="6B2E2122" w14:textId="47A8FDE4"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оригиналы документов заводов-изготовителей на поставляемое Оборудование (сертификаты, паспорта и т.д.), подтверждающих надлежащее кач</w:t>
      </w:r>
      <w:r w:rsidR="001C2BA2">
        <w:rPr>
          <w:i/>
          <w:sz w:val="24"/>
          <w:szCs w:val="24"/>
        </w:rPr>
        <w:t>ество оборудования и материалов</w:t>
      </w:r>
    </w:p>
    <w:p w14:paraId="6B2E2123"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и иную, необходимую для использования Товара, документацию.</w:t>
      </w:r>
    </w:p>
    <w:p w14:paraId="6B2E2124" w14:textId="3EBB0E61" w:rsidR="00187664" w:rsidRPr="00DB05B8" w:rsidRDefault="00187664" w:rsidP="00187664">
      <w:pPr>
        <w:ind w:firstLine="567"/>
        <w:jc w:val="both"/>
        <w:rPr>
          <w:noProof/>
          <w:sz w:val="24"/>
          <w:szCs w:val="24"/>
        </w:rPr>
      </w:pPr>
      <w:r w:rsidRPr="00DB05B8">
        <w:rPr>
          <w:noProof/>
          <w:sz w:val="24"/>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w:t>
      </w:r>
      <w:r w:rsidR="009E656F" w:rsidRPr="00C54E53">
        <w:rPr>
          <w:noProof/>
          <w:sz w:val="24"/>
          <w:szCs w:val="24"/>
        </w:rPr>
        <w:t>в</w:t>
      </w:r>
      <w:r w:rsidRPr="00DB05B8">
        <w:rPr>
          <w:noProof/>
          <w:sz w:val="24"/>
          <w:szCs w:val="24"/>
        </w:rPr>
        <w:t>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14:paraId="6B2E2125" w14:textId="77777777" w:rsidR="00187664" w:rsidRPr="00EC57C4" w:rsidRDefault="00187664" w:rsidP="00187664">
      <w:pPr>
        <w:ind w:firstLine="567"/>
        <w:jc w:val="both"/>
        <w:rPr>
          <w:sz w:val="24"/>
          <w:szCs w:val="24"/>
        </w:rPr>
      </w:pPr>
      <w:r w:rsidRPr="00EC57C4">
        <w:rPr>
          <w:noProof/>
          <w:sz w:val="24"/>
          <w:szCs w:val="24"/>
        </w:rPr>
        <w:t xml:space="preserve">3.2.1. </w:t>
      </w:r>
      <w:r w:rsidRPr="00EC57C4">
        <w:rPr>
          <w:sz w:val="24"/>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14:paraId="6B2E2126" w14:textId="77777777" w:rsidR="00187664" w:rsidRPr="00EC57C4" w:rsidRDefault="00187664" w:rsidP="00187664">
      <w:pPr>
        <w:ind w:firstLine="567"/>
        <w:jc w:val="both"/>
        <w:rPr>
          <w:noProof/>
          <w:sz w:val="24"/>
          <w:szCs w:val="24"/>
        </w:rPr>
      </w:pPr>
      <w:r w:rsidRPr="00EC57C4">
        <w:rPr>
          <w:sz w:val="24"/>
          <w:szCs w:val="24"/>
        </w:rPr>
        <w:t>Документы поставщика, обосновывающие размер стоимости Оборудования, в том числе, договоры накладные, счета-фактуры, платежные документы.</w:t>
      </w:r>
    </w:p>
    <w:p w14:paraId="6B2E2127" w14:textId="77777777" w:rsidR="00187664" w:rsidRPr="00DB05B8" w:rsidRDefault="00187664" w:rsidP="00187664">
      <w:pPr>
        <w:ind w:firstLine="567"/>
        <w:jc w:val="both"/>
        <w:rPr>
          <w:noProof/>
          <w:sz w:val="24"/>
          <w:szCs w:val="24"/>
        </w:rPr>
      </w:pPr>
      <w:r w:rsidRPr="00DB05B8">
        <w:rPr>
          <w:sz w:val="24"/>
          <w:szCs w:val="24"/>
        </w:rPr>
        <w:t xml:space="preserve">3.3. </w:t>
      </w:r>
      <w:r w:rsidRPr="00DB05B8">
        <w:rPr>
          <w:noProof/>
          <w:sz w:val="24"/>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14:paraId="6B2E2128" w14:textId="5902D66F" w:rsidR="00187664" w:rsidRPr="00DB05B8" w:rsidRDefault="00187664" w:rsidP="00187664">
      <w:pPr>
        <w:ind w:firstLine="567"/>
        <w:jc w:val="both"/>
        <w:rPr>
          <w:noProof/>
          <w:sz w:val="24"/>
          <w:szCs w:val="24"/>
        </w:rPr>
      </w:pPr>
      <w:r w:rsidRPr="00DB05B8">
        <w:rPr>
          <w:noProof/>
          <w:sz w:val="24"/>
          <w:szCs w:val="24"/>
        </w:rPr>
        <w:lastRenderedPageBreak/>
        <w:t xml:space="preserve">Местом поставки Оборудования является </w:t>
      </w:r>
      <w:r w:rsidRPr="00DB05B8">
        <w:rPr>
          <w:i/>
          <w:noProof/>
          <w:sz w:val="24"/>
          <w:szCs w:val="24"/>
        </w:rPr>
        <w:t>склад Заказчика, расположенный по адресу</w:t>
      </w:r>
      <w:r w:rsidRPr="00DB05B8">
        <w:rPr>
          <w:noProof/>
          <w:sz w:val="24"/>
          <w:szCs w:val="24"/>
        </w:rPr>
        <w:t xml:space="preserve">: </w:t>
      </w:r>
      <w:r w:rsidR="00C10C43">
        <w:rPr>
          <w:noProof/>
          <w:sz w:val="24"/>
          <w:szCs w:val="24"/>
        </w:rPr>
        <w:t>г.Петрозаводск</w:t>
      </w:r>
      <w:r w:rsidR="002041F6">
        <w:rPr>
          <w:noProof/>
          <w:sz w:val="24"/>
          <w:szCs w:val="24"/>
        </w:rPr>
        <w:t>,</w:t>
      </w:r>
      <w:r w:rsidR="00C10C43">
        <w:rPr>
          <w:noProof/>
          <w:sz w:val="24"/>
          <w:szCs w:val="24"/>
        </w:rPr>
        <w:t xml:space="preserve"> ул. </w:t>
      </w:r>
      <w:r w:rsidR="00B94171">
        <w:rPr>
          <w:noProof/>
          <w:sz w:val="24"/>
          <w:szCs w:val="24"/>
        </w:rPr>
        <w:t>П</w:t>
      </w:r>
      <w:r w:rsidR="00C10C43">
        <w:rPr>
          <w:noProof/>
          <w:sz w:val="24"/>
          <w:szCs w:val="24"/>
        </w:rPr>
        <w:t>ограничная</w:t>
      </w:r>
      <w:r w:rsidR="002041F6">
        <w:rPr>
          <w:noProof/>
          <w:sz w:val="24"/>
          <w:szCs w:val="24"/>
        </w:rPr>
        <w:t>,</w:t>
      </w:r>
      <w:r w:rsidR="00C10C43">
        <w:rPr>
          <w:noProof/>
          <w:sz w:val="24"/>
          <w:szCs w:val="24"/>
        </w:rPr>
        <w:t xml:space="preserve"> д.25</w:t>
      </w:r>
      <w:r w:rsidRPr="00DB05B8">
        <w:rPr>
          <w:noProof/>
          <w:sz w:val="24"/>
          <w:szCs w:val="24"/>
        </w:rPr>
        <w:t>.</w:t>
      </w:r>
    </w:p>
    <w:p w14:paraId="6B2E2129" w14:textId="77777777" w:rsidR="00187664" w:rsidRPr="00DB05B8" w:rsidRDefault="00187664" w:rsidP="00187664">
      <w:pPr>
        <w:ind w:firstLine="567"/>
        <w:jc w:val="both"/>
        <w:rPr>
          <w:noProof/>
          <w:sz w:val="24"/>
          <w:szCs w:val="24"/>
        </w:rPr>
      </w:pPr>
      <w:r w:rsidRPr="00DB05B8">
        <w:rPr>
          <w:noProof/>
          <w:sz w:val="24"/>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14:paraId="6B2E212A" w14:textId="77777777" w:rsidR="00187664" w:rsidRPr="00DB05B8" w:rsidRDefault="00187664" w:rsidP="00187664">
      <w:pPr>
        <w:ind w:firstLine="567"/>
        <w:jc w:val="both"/>
        <w:rPr>
          <w:noProof/>
          <w:sz w:val="24"/>
          <w:szCs w:val="24"/>
        </w:rPr>
      </w:pPr>
      <w:r w:rsidRPr="00DB05B8">
        <w:rPr>
          <w:noProof/>
          <w:sz w:val="24"/>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14:paraId="6B2E212B" w14:textId="77777777" w:rsidR="00187664" w:rsidRPr="00DB05B8" w:rsidRDefault="00187664" w:rsidP="00187664">
      <w:pPr>
        <w:ind w:firstLine="567"/>
        <w:jc w:val="both"/>
        <w:rPr>
          <w:noProof/>
          <w:sz w:val="24"/>
          <w:szCs w:val="24"/>
        </w:rPr>
      </w:pPr>
      <w:r w:rsidRPr="00DB05B8">
        <w:rPr>
          <w:noProof/>
          <w:sz w:val="24"/>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14:paraId="6B2E212C" w14:textId="77777777" w:rsidR="00187664" w:rsidRPr="00DB05B8" w:rsidRDefault="00187664" w:rsidP="00187664">
      <w:pPr>
        <w:ind w:firstLine="567"/>
        <w:jc w:val="both"/>
        <w:rPr>
          <w:noProof/>
          <w:sz w:val="24"/>
          <w:szCs w:val="24"/>
        </w:rPr>
      </w:pPr>
      <w:r w:rsidRPr="00DB05B8">
        <w:rPr>
          <w:noProof/>
          <w:sz w:val="24"/>
          <w:szCs w:val="24"/>
        </w:rPr>
        <w:t xml:space="preserve">В случае поставки контрафактного Оборудования Заказчик по своему усмотрению вправе: </w:t>
      </w:r>
    </w:p>
    <w:p w14:paraId="6B2E212D" w14:textId="590F2735" w:rsidR="00187664" w:rsidRPr="00DB05B8" w:rsidRDefault="00187664" w:rsidP="00187664">
      <w:pPr>
        <w:ind w:firstLine="567"/>
        <w:jc w:val="both"/>
        <w:rPr>
          <w:noProof/>
          <w:sz w:val="24"/>
          <w:szCs w:val="24"/>
        </w:rPr>
      </w:pPr>
      <w:r w:rsidRPr="00DB05B8">
        <w:rPr>
          <w:noProof/>
          <w:sz w:val="24"/>
          <w:szCs w:val="24"/>
        </w:rPr>
        <w:t xml:space="preserve">- потребовать у Подрядчика замены соответствующего Оборудования в течение </w:t>
      </w:r>
      <w:r w:rsidR="000D6BD0">
        <w:rPr>
          <w:noProof/>
          <w:sz w:val="24"/>
          <w:szCs w:val="24"/>
        </w:rPr>
        <w:t>30</w:t>
      </w:r>
      <w:r w:rsidRPr="00DB05B8">
        <w:rPr>
          <w:noProof/>
          <w:sz w:val="24"/>
          <w:szCs w:val="24"/>
        </w:rPr>
        <w:t xml:space="preserve"> календарных дней с даты извещения Подрядчика об обнаружении поставленного контрафактного Оборудования;</w:t>
      </w:r>
    </w:p>
    <w:p w14:paraId="6B2E212E" w14:textId="77777777" w:rsidR="00187664" w:rsidRPr="00DB05B8" w:rsidRDefault="00187664" w:rsidP="00187664">
      <w:pPr>
        <w:ind w:firstLine="567"/>
        <w:jc w:val="both"/>
        <w:rPr>
          <w:noProof/>
          <w:sz w:val="24"/>
          <w:szCs w:val="24"/>
        </w:rPr>
      </w:pPr>
      <w:r w:rsidRPr="00DB05B8">
        <w:rPr>
          <w:noProof/>
          <w:sz w:val="24"/>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14:paraId="6B2E212F" w14:textId="587C74AC" w:rsidR="00187664" w:rsidRPr="00DB05B8" w:rsidRDefault="00187664" w:rsidP="00187664">
      <w:pPr>
        <w:ind w:firstLine="567"/>
        <w:jc w:val="both"/>
        <w:rPr>
          <w:i/>
          <w:noProof/>
          <w:sz w:val="24"/>
          <w:szCs w:val="24"/>
        </w:rPr>
      </w:pPr>
      <w:r w:rsidRPr="00DB05B8">
        <w:rPr>
          <w:i/>
          <w:noProof/>
          <w:sz w:val="24"/>
          <w:szCs w:val="24"/>
        </w:rPr>
        <w:t>3.7. Приемка Оборудования по количес</w:t>
      </w:r>
      <w:r w:rsidR="00F63A97">
        <w:rPr>
          <w:i/>
          <w:noProof/>
          <w:sz w:val="24"/>
          <w:szCs w:val="24"/>
        </w:rPr>
        <w:t>т</w:t>
      </w:r>
      <w:r w:rsidRPr="00DB05B8">
        <w:rPr>
          <w:i/>
          <w:noProof/>
          <w:sz w:val="24"/>
          <w:szCs w:val="24"/>
        </w:rPr>
        <w:t>ву</w:t>
      </w:r>
      <w:r w:rsidR="00F2675B">
        <w:rPr>
          <w:i/>
          <w:noProof/>
          <w:sz w:val="24"/>
          <w:szCs w:val="24"/>
        </w:rPr>
        <w:t>,</w:t>
      </w:r>
      <w:r w:rsidRPr="00DB05B8">
        <w:rPr>
          <w:i/>
          <w:noProof/>
          <w:sz w:val="24"/>
          <w:szCs w:val="24"/>
        </w:rPr>
        <w:t xml:space="preserve"> качеству и комплектности осуществляется в следующем порядке: </w:t>
      </w:r>
    </w:p>
    <w:p w14:paraId="6B2E2130" w14:textId="0C8AEFBF" w:rsidR="00187664" w:rsidRPr="00DB05B8" w:rsidRDefault="00187664" w:rsidP="00187664">
      <w:pPr>
        <w:ind w:firstLine="567"/>
        <w:jc w:val="both"/>
        <w:rPr>
          <w:i/>
          <w:noProof/>
          <w:sz w:val="24"/>
          <w:szCs w:val="24"/>
        </w:rPr>
      </w:pPr>
      <w:r w:rsidRPr="00DB05B8">
        <w:rPr>
          <w:i/>
          <w:noProof/>
          <w:sz w:val="24"/>
          <w:szCs w:val="24"/>
        </w:rPr>
        <w:t>по количес</w:t>
      </w:r>
      <w:r w:rsidR="000D6BD0">
        <w:rPr>
          <w:i/>
          <w:noProof/>
          <w:sz w:val="24"/>
          <w:szCs w:val="24"/>
        </w:rPr>
        <w:t>т</w:t>
      </w:r>
      <w:r w:rsidR="002041F6">
        <w:rPr>
          <w:i/>
          <w:noProof/>
          <w:sz w:val="24"/>
          <w:szCs w:val="24"/>
        </w:rPr>
        <w:t>ву,</w:t>
      </w:r>
    </w:p>
    <w:p w14:paraId="6B2E2131" w14:textId="491C27E3" w:rsidR="00187664" w:rsidRPr="00DB05B8" w:rsidRDefault="002041F6" w:rsidP="00187664">
      <w:pPr>
        <w:ind w:firstLine="567"/>
        <w:jc w:val="both"/>
        <w:rPr>
          <w:i/>
          <w:noProof/>
          <w:sz w:val="24"/>
          <w:szCs w:val="24"/>
        </w:rPr>
      </w:pPr>
      <w:r>
        <w:rPr>
          <w:i/>
          <w:noProof/>
          <w:sz w:val="24"/>
          <w:szCs w:val="24"/>
        </w:rPr>
        <w:t>по качеству,</w:t>
      </w:r>
    </w:p>
    <w:p w14:paraId="6B2E2132" w14:textId="49E26008" w:rsidR="00187664" w:rsidRPr="00DB05B8" w:rsidRDefault="00187664" w:rsidP="00187664">
      <w:pPr>
        <w:ind w:firstLine="567"/>
        <w:jc w:val="both"/>
        <w:rPr>
          <w:i/>
          <w:noProof/>
          <w:sz w:val="24"/>
          <w:szCs w:val="24"/>
        </w:rPr>
      </w:pPr>
      <w:r w:rsidRPr="00DB05B8">
        <w:rPr>
          <w:i/>
          <w:noProof/>
          <w:sz w:val="24"/>
          <w:szCs w:val="24"/>
        </w:rPr>
        <w:t xml:space="preserve">по комплектности. </w:t>
      </w:r>
    </w:p>
    <w:p w14:paraId="6B2E2133" w14:textId="77777777" w:rsidR="00187664" w:rsidRPr="00DB05B8"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DB05B8">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14:paraId="6B2E2134" w14:textId="77777777" w:rsidR="00187664" w:rsidRPr="00DB05B8" w:rsidRDefault="00187664" w:rsidP="00187664">
      <w:pPr>
        <w:ind w:firstLine="567"/>
        <w:jc w:val="both"/>
        <w:rPr>
          <w:noProof/>
          <w:sz w:val="24"/>
          <w:szCs w:val="24"/>
        </w:rPr>
      </w:pPr>
      <w:r w:rsidRPr="00DB05B8">
        <w:rPr>
          <w:noProof/>
          <w:sz w:val="24"/>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14:paraId="6B2E2135" w14:textId="38A1DA16" w:rsidR="00187664" w:rsidRPr="002041F6" w:rsidRDefault="00187664" w:rsidP="00187664">
      <w:pPr>
        <w:ind w:firstLine="567"/>
        <w:jc w:val="both"/>
        <w:rPr>
          <w:noProof/>
          <w:sz w:val="24"/>
          <w:szCs w:val="24"/>
        </w:rPr>
      </w:pPr>
      <w:r w:rsidRPr="00DB05B8">
        <w:rPr>
          <w:noProof/>
          <w:sz w:val="24"/>
          <w:szCs w:val="24"/>
        </w:rPr>
        <w:t xml:space="preserve">Подрядчик несет риск случайной гибели или случайного повреждения Оборудования до </w:t>
      </w:r>
      <w:r w:rsidRPr="002041F6">
        <w:rPr>
          <w:noProof/>
          <w:sz w:val="24"/>
          <w:szCs w:val="24"/>
        </w:rPr>
        <w:t xml:space="preserve">передачи его Заказчику и в период с даты получения Оборудования от Заказчика в монтаж до даты  подписания Заказчиком акта </w:t>
      </w:r>
      <w:r w:rsidRPr="002041F6">
        <w:rPr>
          <w:sz w:val="24"/>
          <w:szCs w:val="24"/>
        </w:rPr>
        <w:t xml:space="preserve">приемки </w:t>
      </w:r>
      <w:r w:rsidR="002041F6" w:rsidRPr="002041F6">
        <w:rPr>
          <w:sz w:val="24"/>
          <w:szCs w:val="24"/>
        </w:rPr>
        <w:t>(Приложение №12 к настоящему Договору</w:t>
      </w:r>
      <w:r w:rsidR="000D6BD0" w:rsidRPr="002041F6">
        <w:rPr>
          <w:sz w:val="24"/>
          <w:szCs w:val="24"/>
        </w:rPr>
        <w:t>)</w:t>
      </w:r>
      <w:r w:rsidRPr="002041F6">
        <w:rPr>
          <w:noProof/>
          <w:sz w:val="24"/>
          <w:szCs w:val="24"/>
        </w:rPr>
        <w:t>.</w:t>
      </w:r>
    </w:p>
    <w:p w14:paraId="6B2E2136" w14:textId="27524908" w:rsidR="00187664" w:rsidRPr="00C10C43" w:rsidRDefault="00187664" w:rsidP="00187664">
      <w:pPr>
        <w:ind w:firstLine="567"/>
        <w:jc w:val="both"/>
        <w:rPr>
          <w:noProof/>
          <w:color w:val="FF0000"/>
          <w:sz w:val="24"/>
          <w:szCs w:val="24"/>
        </w:rPr>
      </w:pPr>
      <w:r w:rsidRPr="002041F6">
        <w:rPr>
          <w:noProof/>
          <w:sz w:val="24"/>
          <w:szCs w:val="24"/>
        </w:rPr>
        <w:t xml:space="preserve">Подрядчик несет бремя содержания Оборудования с даты его сдачи Заказчиком в монтаж до даты  подписания Сторонами Акта приемки </w:t>
      </w:r>
      <w:r w:rsidR="002041F6" w:rsidRPr="002041F6">
        <w:rPr>
          <w:sz w:val="24"/>
          <w:szCs w:val="24"/>
        </w:rPr>
        <w:t>(Приложение №12 к настоящему Договору</w:t>
      </w:r>
      <w:r w:rsidR="000D6BD0" w:rsidRPr="002041F6">
        <w:rPr>
          <w:sz w:val="24"/>
          <w:szCs w:val="24"/>
        </w:rPr>
        <w:t>)</w:t>
      </w:r>
      <w:r w:rsidRPr="002041F6">
        <w:rPr>
          <w:noProof/>
          <w:sz w:val="24"/>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14:paraId="6B2E2137" w14:textId="77777777" w:rsidR="00187664" w:rsidRPr="00DB05B8" w:rsidRDefault="00187664" w:rsidP="00187664">
      <w:pPr>
        <w:ind w:firstLine="567"/>
        <w:jc w:val="both"/>
        <w:rPr>
          <w:noProof/>
          <w:sz w:val="24"/>
          <w:szCs w:val="24"/>
        </w:rPr>
      </w:pPr>
      <w:r w:rsidRPr="00DB05B8">
        <w:rPr>
          <w:noProof/>
          <w:sz w:val="24"/>
          <w:szCs w:val="24"/>
        </w:rPr>
        <w:t xml:space="preserve"> Подрядчик несет ответственность перед Заказчиком и третьими лицами за любой вред, причиненный Оборудованием.</w:t>
      </w:r>
    </w:p>
    <w:p w14:paraId="6B2E2138" w14:textId="77777777" w:rsidR="00187664" w:rsidRPr="00EC57C4" w:rsidRDefault="00187664" w:rsidP="00187664">
      <w:pPr>
        <w:ind w:firstLine="567"/>
        <w:jc w:val="both"/>
        <w:rPr>
          <w:noProof/>
          <w:sz w:val="24"/>
          <w:szCs w:val="24"/>
        </w:rPr>
      </w:pPr>
      <w:r w:rsidRPr="00DB05B8">
        <w:rPr>
          <w:noProof/>
          <w:sz w:val="24"/>
          <w:szCs w:val="24"/>
        </w:rPr>
        <w:t xml:space="preserve">3.9. Заказчик производит оплату поставленного Оборудования в течение </w:t>
      </w:r>
      <w:r w:rsidR="00DB05B8">
        <w:rPr>
          <w:noProof/>
          <w:sz w:val="24"/>
          <w:szCs w:val="24"/>
        </w:rPr>
        <w:t>30</w:t>
      </w:r>
      <w:r w:rsidRPr="00DB05B8">
        <w:rPr>
          <w:noProof/>
          <w:sz w:val="24"/>
          <w:szCs w:val="24"/>
        </w:rPr>
        <w:t xml:space="preserve">  </w:t>
      </w:r>
      <w:r w:rsidRPr="00EC57C4">
        <w:rPr>
          <w:noProof/>
          <w:sz w:val="24"/>
          <w:szCs w:val="24"/>
        </w:rPr>
        <w:t xml:space="preserve">дней  с даты </w:t>
      </w:r>
      <w:r w:rsidRPr="00EC57C4">
        <w:rPr>
          <w:sz w:val="24"/>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EC57C4">
        <w:rPr>
          <w:sz w:val="24"/>
          <w:szCs w:val="24"/>
        </w:rPr>
        <w:t xml:space="preserve"> считая от более поздней из дат</w:t>
      </w:r>
      <w:r w:rsidRPr="00EC57C4">
        <w:rPr>
          <w:sz w:val="24"/>
          <w:szCs w:val="24"/>
        </w:rPr>
        <w:t xml:space="preserve">. </w:t>
      </w:r>
    </w:p>
    <w:p w14:paraId="6B2E2139" w14:textId="77777777" w:rsidR="00187664" w:rsidRPr="00DB05B8" w:rsidRDefault="00187664" w:rsidP="00187664">
      <w:pPr>
        <w:tabs>
          <w:tab w:val="left" w:pos="1134"/>
        </w:tabs>
        <w:spacing w:line="240" w:lineRule="atLeast"/>
        <w:ind w:firstLine="567"/>
        <w:jc w:val="both"/>
        <w:rPr>
          <w:sz w:val="24"/>
          <w:szCs w:val="24"/>
        </w:rPr>
      </w:pPr>
      <w:r w:rsidRPr="00DB05B8">
        <w:rPr>
          <w:sz w:val="24"/>
          <w:szCs w:val="24"/>
        </w:rPr>
        <w:t>Оплата по настоящему договору производится в безналичном порядке.</w:t>
      </w:r>
    </w:p>
    <w:p w14:paraId="6B2E213A" w14:textId="77777777" w:rsidR="00187664" w:rsidRPr="00DB05B8" w:rsidRDefault="00187664" w:rsidP="00187664">
      <w:pPr>
        <w:tabs>
          <w:tab w:val="left" w:pos="1134"/>
        </w:tabs>
        <w:ind w:firstLine="567"/>
        <w:jc w:val="both"/>
        <w:rPr>
          <w:sz w:val="24"/>
          <w:szCs w:val="24"/>
        </w:rPr>
      </w:pPr>
      <w:r w:rsidRPr="00DB05B8">
        <w:rPr>
          <w:sz w:val="24"/>
          <w:szCs w:val="24"/>
        </w:rPr>
        <w:lastRenderedPageBreak/>
        <w:t xml:space="preserve">Обязательство Заказчика по оплате Оборудования будет считаться исполненным </w:t>
      </w:r>
      <w:r w:rsidRPr="00DB05B8">
        <w:rPr>
          <w:sz w:val="24"/>
          <w:szCs w:val="24"/>
          <w:lang w:val="en-US"/>
        </w:rPr>
        <w:t>c</w:t>
      </w:r>
      <w:r w:rsidRPr="00DB05B8">
        <w:rPr>
          <w:sz w:val="24"/>
          <w:szCs w:val="24"/>
        </w:rPr>
        <w:t xml:space="preserve"> даты списания суммы платежа с </w:t>
      </w:r>
      <w:r w:rsidR="00DB05B8">
        <w:rPr>
          <w:sz w:val="24"/>
          <w:szCs w:val="24"/>
        </w:rPr>
        <w:t>корреспондентского</w:t>
      </w:r>
      <w:r w:rsidRPr="00DB05B8">
        <w:rPr>
          <w:sz w:val="24"/>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6B2E213B" w14:textId="77777777" w:rsidR="00187664" w:rsidRPr="00DB05B8" w:rsidRDefault="00187664" w:rsidP="00187664">
      <w:pPr>
        <w:tabs>
          <w:tab w:val="left" w:pos="1134"/>
        </w:tabs>
        <w:spacing w:line="240" w:lineRule="atLeast"/>
        <w:ind w:firstLine="567"/>
        <w:jc w:val="both"/>
        <w:rPr>
          <w:sz w:val="24"/>
          <w:szCs w:val="24"/>
        </w:rPr>
      </w:pPr>
      <w:r w:rsidRPr="00DB05B8">
        <w:rPr>
          <w:sz w:val="24"/>
          <w:szCs w:val="24"/>
        </w:rPr>
        <w:t>Заказчик вправе досрочно производить оплату поставленного Оборудования.</w:t>
      </w:r>
    </w:p>
    <w:p w14:paraId="6B2E213C" w14:textId="26BE5104" w:rsidR="00187664" w:rsidRPr="00DB05B8" w:rsidRDefault="00187664" w:rsidP="00187664">
      <w:pPr>
        <w:ind w:firstLine="567"/>
        <w:jc w:val="both"/>
        <w:rPr>
          <w:sz w:val="24"/>
          <w:szCs w:val="24"/>
        </w:rPr>
      </w:pPr>
      <w:r w:rsidRPr="00DB05B8">
        <w:rPr>
          <w:sz w:val="24"/>
          <w:szCs w:val="24"/>
        </w:rPr>
        <w:t>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w:t>
      </w:r>
      <w:r w:rsidR="009E656F">
        <w:rPr>
          <w:sz w:val="24"/>
          <w:szCs w:val="24"/>
        </w:rPr>
        <w:t>ни</w:t>
      </w:r>
      <w:r w:rsidR="009E656F" w:rsidRPr="00C54E53">
        <w:rPr>
          <w:sz w:val="24"/>
          <w:szCs w:val="24"/>
        </w:rPr>
        <w:t>я</w:t>
      </w:r>
      <w:r w:rsidRPr="00DB05B8">
        <w:rPr>
          <w:sz w:val="24"/>
          <w:szCs w:val="24"/>
        </w:rPr>
        <w:t xml:space="preserve">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14:paraId="6B2E213D" w14:textId="77777777" w:rsidR="00187664" w:rsidRPr="00DB05B8" w:rsidRDefault="00187664" w:rsidP="00187664">
      <w:pPr>
        <w:ind w:firstLine="709"/>
        <w:jc w:val="both"/>
        <w:rPr>
          <w:sz w:val="24"/>
          <w:szCs w:val="24"/>
        </w:rPr>
      </w:pPr>
    </w:p>
    <w:p w14:paraId="6B2E213E" w14:textId="77777777" w:rsidR="00187664" w:rsidRPr="00DB05B8" w:rsidRDefault="00187664" w:rsidP="00187664">
      <w:pPr>
        <w:pStyle w:val="ab"/>
        <w:ind w:firstLine="0"/>
        <w:jc w:val="center"/>
        <w:rPr>
          <w:b/>
          <w:bCs/>
          <w:szCs w:val="24"/>
        </w:rPr>
      </w:pPr>
      <w:r w:rsidRPr="00DB05B8">
        <w:rPr>
          <w:b/>
          <w:bCs/>
          <w:szCs w:val="24"/>
        </w:rPr>
        <w:t>4. ПОРЯДОК И СРОКИ ВЫПОЛНЕНИЯ СТРОИТЕЛЬНО-МОНТАЖНЫХ РАБОТ</w:t>
      </w:r>
    </w:p>
    <w:p w14:paraId="6B2E213F" w14:textId="77777777" w:rsidR="00187664" w:rsidRPr="00DB05B8" w:rsidRDefault="00187664" w:rsidP="00187664">
      <w:pPr>
        <w:ind w:firstLine="567"/>
        <w:jc w:val="both"/>
        <w:rPr>
          <w:sz w:val="24"/>
          <w:szCs w:val="24"/>
        </w:rPr>
      </w:pPr>
      <w:r w:rsidRPr="00DB05B8">
        <w:rPr>
          <w:sz w:val="24"/>
          <w:szCs w:val="24"/>
        </w:rPr>
        <w:t>4.1. Подрядчик выполняет Работы в сроки, указанные к Графике выполнения Работ (</w:t>
      </w:r>
      <w:r w:rsidRPr="006E2C18">
        <w:rPr>
          <w:sz w:val="24"/>
          <w:szCs w:val="24"/>
        </w:rPr>
        <w:t xml:space="preserve">Приложение № 2 </w:t>
      </w:r>
      <w:r w:rsidRPr="00DB05B8">
        <w:rPr>
          <w:sz w:val="24"/>
          <w:szCs w:val="24"/>
        </w:rPr>
        <w:t>к настоящему Договору):</w:t>
      </w:r>
    </w:p>
    <w:p w14:paraId="6B2E2140" w14:textId="3B53A2AF" w:rsidR="00187664" w:rsidRPr="00DB05B8" w:rsidRDefault="00F54C84" w:rsidP="00187664">
      <w:pPr>
        <w:ind w:firstLine="567"/>
        <w:jc w:val="both"/>
        <w:rPr>
          <w:sz w:val="24"/>
          <w:szCs w:val="24"/>
        </w:rPr>
      </w:pPr>
      <w:r>
        <w:rPr>
          <w:sz w:val="24"/>
          <w:szCs w:val="24"/>
        </w:rPr>
        <w:t>начало Работ  - с момента заключения договора</w:t>
      </w:r>
    </w:p>
    <w:p w14:paraId="6B2E2141" w14:textId="071B51CA" w:rsidR="00187664" w:rsidRPr="00DB05B8" w:rsidRDefault="00187664" w:rsidP="00187664">
      <w:pPr>
        <w:ind w:firstLine="567"/>
        <w:jc w:val="both"/>
        <w:rPr>
          <w:sz w:val="24"/>
          <w:szCs w:val="24"/>
        </w:rPr>
      </w:pPr>
      <w:r w:rsidRPr="00DB05B8">
        <w:rPr>
          <w:sz w:val="24"/>
          <w:szCs w:val="24"/>
        </w:rPr>
        <w:t xml:space="preserve">окончание Работ –  «____» </w:t>
      </w:r>
      <w:r w:rsidR="00466898">
        <w:rPr>
          <w:sz w:val="24"/>
          <w:szCs w:val="24"/>
        </w:rPr>
        <w:t>сентября</w:t>
      </w:r>
      <w:r w:rsidR="00C10C43">
        <w:rPr>
          <w:sz w:val="24"/>
          <w:szCs w:val="24"/>
        </w:rPr>
        <w:t xml:space="preserve"> 2017</w:t>
      </w:r>
      <w:r w:rsidRPr="00DB05B8">
        <w:rPr>
          <w:sz w:val="24"/>
          <w:szCs w:val="24"/>
        </w:rPr>
        <w:t>г.</w:t>
      </w:r>
    </w:p>
    <w:p w14:paraId="6B2E2142" w14:textId="1AC87A4C" w:rsidR="00187664" w:rsidRPr="00DB05B8" w:rsidRDefault="00187664" w:rsidP="00187664">
      <w:pPr>
        <w:ind w:firstLine="567"/>
        <w:jc w:val="both"/>
        <w:rPr>
          <w:rFonts w:eastAsia="Calibri"/>
          <w:i/>
          <w:sz w:val="24"/>
          <w:szCs w:val="24"/>
        </w:rPr>
      </w:pPr>
      <w:r w:rsidRPr="00DB05B8">
        <w:rPr>
          <w:rFonts w:eastAsia="Calibri"/>
          <w:i/>
          <w:sz w:val="24"/>
          <w:szCs w:val="24"/>
        </w:rPr>
        <w:t xml:space="preserve"> Работы выполняются Подрядчиком поэтапно. Наименование и сроки выполнения отдельных этапов Работ определяются Графиком выполнения Работ (</w:t>
      </w:r>
      <w:r w:rsidRPr="006E2C18">
        <w:rPr>
          <w:rFonts w:eastAsia="Calibri"/>
          <w:i/>
          <w:sz w:val="24"/>
          <w:szCs w:val="24"/>
        </w:rPr>
        <w:t xml:space="preserve">Приложение № </w:t>
      </w:r>
      <w:r w:rsidR="00C10C43" w:rsidRPr="006E2C18">
        <w:rPr>
          <w:rFonts w:eastAsia="Calibri"/>
          <w:i/>
          <w:sz w:val="24"/>
          <w:szCs w:val="24"/>
        </w:rPr>
        <w:t>2</w:t>
      </w:r>
      <w:r w:rsidRPr="006E2C18">
        <w:rPr>
          <w:rFonts w:eastAsia="Calibri"/>
          <w:i/>
          <w:sz w:val="24"/>
          <w:szCs w:val="24"/>
        </w:rPr>
        <w:t xml:space="preserve"> </w:t>
      </w:r>
      <w:r w:rsidRPr="00DB05B8">
        <w:rPr>
          <w:rFonts w:eastAsia="Calibri"/>
          <w:i/>
          <w:sz w:val="24"/>
          <w:szCs w:val="24"/>
        </w:rPr>
        <w:t xml:space="preserve">к Договору). Сдача-приемка выполненных Работ производится ежемесячно.  </w:t>
      </w:r>
    </w:p>
    <w:p w14:paraId="6B2E2143" w14:textId="77777777" w:rsidR="00187664" w:rsidRPr="00DB05B8" w:rsidRDefault="00187664" w:rsidP="00187664">
      <w:pPr>
        <w:ind w:firstLine="567"/>
        <w:jc w:val="both"/>
        <w:rPr>
          <w:b/>
          <w:sz w:val="24"/>
          <w:szCs w:val="24"/>
        </w:rPr>
      </w:pPr>
      <w:r w:rsidRPr="00DB05B8">
        <w:rPr>
          <w:b/>
          <w:sz w:val="24"/>
          <w:szCs w:val="24"/>
        </w:rPr>
        <w:t>4.2. Заказчик обязуется:</w:t>
      </w:r>
    </w:p>
    <w:p w14:paraId="6B2E2144" w14:textId="77777777" w:rsidR="00187664" w:rsidRPr="00DB05B8" w:rsidRDefault="00187664" w:rsidP="00187664">
      <w:pPr>
        <w:tabs>
          <w:tab w:val="left" w:pos="1276"/>
        </w:tabs>
        <w:ind w:firstLine="567"/>
        <w:jc w:val="both"/>
        <w:rPr>
          <w:i/>
          <w:sz w:val="24"/>
          <w:szCs w:val="24"/>
        </w:rPr>
      </w:pPr>
      <w:r w:rsidRPr="00DB05B8">
        <w:rPr>
          <w:noProof/>
          <w:sz w:val="24"/>
          <w:szCs w:val="24"/>
        </w:rPr>
        <w:t xml:space="preserve">4.2.1. </w:t>
      </w:r>
      <w:r w:rsidRPr="00DB05B8">
        <w:rPr>
          <w:sz w:val="24"/>
          <w:szCs w:val="24"/>
        </w:rPr>
        <w:t xml:space="preserve">Создать Подрядчику необходимые условия для выполнения Работ </w:t>
      </w:r>
      <w:r w:rsidRPr="00DB05B8">
        <w:rPr>
          <w:i/>
          <w:sz w:val="24"/>
          <w:szCs w:val="24"/>
        </w:rPr>
        <w:t>в следующем объеме:</w:t>
      </w:r>
      <w:r w:rsidRPr="00DB05B8">
        <w:rPr>
          <w:i/>
          <w:sz w:val="24"/>
          <w:szCs w:val="24"/>
          <w:lang w:eastAsia="en-US"/>
        </w:rPr>
        <w:t xml:space="preserve"> </w:t>
      </w:r>
      <w:r w:rsidRPr="00DB05B8">
        <w:rPr>
          <w:i/>
          <w:sz w:val="24"/>
          <w:szCs w:val="24"/>
        </w:rPr>
        <w:t xml:space="preserve">осуществлять подключение электроприводов механизмов и инструмента, средств электросварки и т.д. </w:t>
      </w:r>
    </w:p>
    <w:p w14:paraId="6B2E2145" w14:textId="77777777" w:rsidR="00187664" w:rsidRPr="00DB05B8" w:rsidRDefault="00187664" w:rsidP="00187664">
      <w:pPr>
        <w:numPr>
          <w:ilvl w:val="2"/>
          <w:numId w:val="6"/>
        </w:numPr>
        <w:tabs>
          <w:tab w:val="left" w:pos="1276"/>
        </w:tabs>
        <w:ind w:left="0" w:firstLine="567"/>
        <w:jc w:val="both"/>
        <w:rPr>
          <w:i/>
          <w:sz w:val="24"/>
          <w:szCs w:val="24"/>
        </w:rPr>
      </w:pPr>
      <w:r w:rsidRPr="00DB05B8">
        <w:rPr>
          <w:i/>
          <w:sz w:val="24"/>
          <w:szCs w:val="24"/>
        </w:rPr>
        <w:t>Передать Подрядчику по акту Строительную площадку до начала производства Работ.</w:t>
      </w:r>
    </w:p>
    <w:p w14:paraId="6B2E2146" w14:textId="77777777" w:rsidR="00187664" w:rsidRPr="00DB05B8" w:rsidRDefault="00187664" w:rsidP="00187664">
      <w:pPr>
        <w:numPr>
          <w:ilvl w:val="2"/>
          <w:numId w:val="6"/>
        </w:numPr>
        <w:tabs>
          <w:tab w:val="left" w:pos="1276"/>
        </w:tabs>
        <w:ind w:left="0" w:firstLine="567"/>
        <w:jc w:val="both"/>
        <w:rPr>
          <w:i/>
          <w:sz w:val="24"/>
          <w:szCs w:val="24"/>
        </w:rPr>
      </w:pPr>
      <w:r w:rsidRPr="00DB05B8">
        <w:rPr>
          <w:i/>
          <w:sz w:val="24"/>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6B2E2147" w14:textId="77777777"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14:paraId="6B2E2148"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Обеспечить оформление пропусков и разрешений для въезда персонала, техники и автотранспорта Подрядчика на Объект.</w:t>
      </w:r>
    </w:p>
    <w:p w14:paraId="6B2E2149" w14:textId="1808668A"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Осуществлять контроль соблюдения Подрядчиком требований природоохранного законодательства РФ.</w:t>
      </w:r>
    </w:p>
    <w:p w14:paraId="6B2E214A" w14:textId="0D4C326E" w:rsidR="00187664" w:rsidRPr="00DB05B8" w:rsidRDefault="00187664" w:rsidP="00187664">
      <w:pPr>
        <w:numPr>
          <w:ilvl w:val="2"/>
          <w:numId w:val="7"/>
        </w:numPr>
        <w:tabs>
          <w:tab w:val="left" w:pos="1276"/>
        </w:tabs>
        <w:ind w:left="0" w:firstLine="567"/>
        <w:jc w:val="both"/>
        <w:rPr>
          <w:i/>
          <w:sz w:val="24"/>
          <w:szCs w:val="24"/>
        </w:rPr>
      </w:pPr>
      <w:r w:rsidRPr="00DB05B8">
        <w:rPr>
          <w:i/>
          <w:sz w:val="24"/>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w:t>
      </w:r>
      <w:r w:rsidRPr="006E2C18">
        <w:rPr>
          <w:i/>
          <w:sz w:val="24"/>
          <w:szCs w:val="24"/>
        </w:rPr>
        <w:t>Приложение №</w:t>
      </w:r>
      <w:r w:rsidR="0058007D" w:rsidRPr="006E2C18">
        <w:rPr>
          <w:i/>
          <w:sz w:val="24"/>
          <w:szCs w:val="24"/>
        </w:rPr>
        <w:t xml:space="preserve"> 2 </w:t>
      </w:r>
      <w:r w:rsidRPr="006E2C18">
        <w:rPr>
          <w:i/>
          <w:sz w:val="24"/>
          <w:szCs w:val="24"/>
        </w:rPr>
        <w:t xml:space="preserve"> </w:t>
      </w:r>
      <w:r w:rsidRPr="00DB05B8">
        <w:rPr>
          <w:i/>
          <w:sz w:val="24"/>
          <w:szCs w:val="24"/>
        </w:rPr>
        <w:t>к настоящему Договору).</w:t>
      </w:r>
    </w:p>
    <w:p w14:paraId="6B2E214B"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Принять выполненные Работы с участием Подрядчика.</w:t>
      </w:r>
    </w:p>
    <w:p w14:paraId="6B2E214C" w14:textId="77777777" w:rsidR="00187664" w:rsidRPr="002041F6" w:rsidRDefault="00187664" w:rsidP="00187664">
      <w:pPr>
        <w:numPr>
          <w:ilvl w:val="2"/>
          <w:numId w:val="7"/>
        </w:numPr>
        <w:tabs>
          <w:tab w:val="left" w:pos="1276"/>
        </w:tabs>
        <w:ind w:left="0" w:firstLine="567"/>
        <w:jc w:val="both"/>
        <w:rPr>
          <w:i/>
          <w:sz w:val="24"/>
          <w:szCs w:val="24"/>
        </w:rPr>
      </w:pPr>
      <w:r w:rsidRPr="00DB05B8">
        <w:rPr>
          <w:sz w:val="24"/>
          <w:szCs w:val="24"/>
        </w:rPr>
        <w:t>Оплатить выполненные и принятые Работы и Расходы Подрядчика в соответствии с условиями настоящего Договора.</w:t>
      </w:r>
    </w:p>
    <w:p w14:paraId="6B2E214D" w14:textId="672881F3" w:rsidR="00187664" w:rsidRPr="002041F6" w:rsidRDefault="00187664" w:rsidP="00187664">
      <w:pPr>
        <w:numPr>
          <w:ilvl w:val="2"/>
          <w:numId w:val="7"/>
        </w:numPr>
        <w:tabs>
          <w:tab w:val="left" w:pos="1276"/>
        </w:tabs>
        <w:ind w:left="0" w:firstLine="567"/>
        <w:jc w:val="both"/>
        <w:rPr>
          <w:i/>
          <w:sz w:val="24"/>
          <w:szCs w:val="24"/>
        </w:rPr>
      </w:pPr>
      <w:r w:rsidRPr="002041F6">
        <w:rPr>
          <w:sz w:val="24"/>
          <w:szCs w:val="24"/>
        </w:rPr>
        <w:t xml:space="preserve"> Провести инструктаж Подрядчика об Экологической политике </w:t>
      </w:r>
      <w:r w:rsidR="002041F6" w:rsidRPr="002041F6">
        <w:rPr>
          <w:sz w:val="24"/>
          <w:szCs w:val="24"/>
        </w:rPr>
        <w:t>ОАО «ТГК-1» (П</w:t>
      </w:r>
      <w:r w:rsidRPr="002041F6">
        <w:rPr>
          <w:sz w:val="24"/>
          <w:szCs w:val="24"/>
        </w:rPr>
        <w:t xml:space="preserve">риложение № </w:t>
      </w:r>
      <w:r w:rsidR="00B13DDE" w:rsidRPr="002041F6">
        <w:rPr>
          <w:sz w:val="24"/>
          <w:szCs w:val="24"/>
        </w:rPr>
        <w:t>9</w:t>
      </w:r>
      <w:r w:rsidR="002041F6" w:rsidRPr="002041F6">
        <w:rPr>
          <w:sz w:val="24"/>
          <w:szCs w:val="24"/>
        </w:rPr>
        <w:t xml:space="preserve"> к настоящему Договору</w:t>
      </w:r>
      <w:r w:rsidR="009E656F" w:rsidRPr="00C54E53">
        <w:rPr>
          <w:sz w:val="24"/>
          <w:szCs w:val="24"/>
        </w:rPr>
        <w:t>)</w:t>
      </w:r>
      <w:r w:rsidRPr="002041F6">
        <w:rPr>
          <w:sz w:val="24"/>
          <w:szCs w:val="24"/>
        </w:rPr>
        <w:t>.</w:t>
      </w:r>
    </w:p>
    <w:p w14:paraId="6B2E214E" w14:textId="77777777" w:rsidR="00187664" w:rsidRPr="00DB05B8" w:rsidRDefault="00187664" w:rsidP="00187664">
      <w:pPr>
        <w:numPr>
          <w:ilvl w:val="2"/>
          <w:numId w:val="7"/>
        </w:numPr>
        <w:tabs>
          <w:tab w:val="left" w:pos="1276"/>
        </w:tabs>
        <w:ind w:left="0" w:firstLine="567"/>
        <w:jc w:val="both"/>
        <w:rPr>
          <w:i/>
          <w:sz w:val="24"/>
          <w:szCs w:val="24"/>
        </w:rPr>
      </w:pPr>
      <w:r w:rsidRPr="00DB05B8">
        <w:rPr>
          <w:i/>
          <w:sz w:val="24"/>
          <w:szCs w:val="24"/>
        </w:rPr>
        <w:t xml:space="preserve"> Заказчик по своему усмотрению может:</w:t>
      </w:r>
    </w:p>
    <w:p w14:paraId="6B2E214F" w14:textId="3427201C" w:rsidR="00187664" w:rsidRPr="00DB05B8" w:rsidRDefault="00187664" w:rsidP="00187664">
      <w:pPr>
        <w:pStyle w:val="ad"/>
        <w:numPr>
          <w:ilvl w:val="0"/>
          <w:numId w:val="8"/>
        </w:numPr>
        <w:tabs>
          <w:tab w:val="left" w:pos="709"/>
          <w:tab w:val="left" w:pos="993"/>
        </w:tabs>
        <w:ind w:left="0" w:firstLine="567"/>
        <w:contextualSpacing/>
        <w:jc w:val="both"/>
        <w:rPr>
          <w:rFonts w:ascii="Times New Roman" w:hAnsi="Times New Roman"/>
          <w:i/>
          <w:sz w:val="24"/>
          <w:szCs w:val="24"/>
        </w:rPr>
      </w:pPr>
      <w:r w:rsidRPr="00DB05B8">
        <w:rPr>
          <w:rFonts w:ascii="Times New Roman" w:hAnsi="Times New Roman"/>
          <w:i/>
          <w:sz w:val="24"/>
          <w:szCs w:val="24"/>
        </w:rPr>
        <w:t>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w:t>
      </w:r>
      <w:r w:rsidR="002041F6">
        <w:rPr>
          <w:rFonts w:ascii="Times New Roman" w:hAnsi="Times New Roman"/>
          <w:i/>
          <w:sz w:val="24"/>
          <w:szCs w:val="24"/>
        </w:rPr>
        <w:t>ответствующего договора аренды,</w:t>
      </w:r>
    </w:p>
    <w:p w14:paraId="6B2E2151" w14:textId="77777777" w:rsidR="00187664" w:rsidRPr="00DB05B8" w:rsidRDefault="00187664" w:rsidP="00187664">
      <w:pPr>
        <w:pStyle w:val="3"/>
        <w:tabs>
          <w:tab w:val="left" w:pos="709"/>
          <w:tab w:val="left" w:pos="993"/>
        </w:tabs>
        <w:spacing w:line="240" w:lineRule="auto"/>
        <w:ind w:left="0" w:firstLine="567"/>
        <w:rPr>
          <w:szCs w:val="24"/>
        </w:rPr>
      </w:pPr>
      <w:r w:rsidRPr="00DB05B8">
        <w:rPr>
          <w:szCs w:val="24"/>
        </w:rPr>
        <w:t>если иное не будет установлено Сторонами в соответствующем дополнительном соглашении к Договору.</w:t>
      </w:r>
    </w:p>
    <w:p w14:paraId="6B2E2152" w14:textId="77777777"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 xml:space="preserve"> Выполнить в полном объеме все обязательства, предусмотренные в других условиях настоящего Договора. </w:t>
      </w:r>
    </w:p>
    <w:p w14:paraId="6B2E2153" w14:textId="77777777"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Заказчик вправе:</w:t>
      </w:r>
    </w:p>
    <w:p w14:paraId="6B2E2154" w14:textId="77777777"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lastRenderedPageBreak/>
        <w:t>4.2.14.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6B2E2155" w14:textId="5630910B" w:rsidR="00187664" w:rsidRPr="00C10C43" w:rsidRDefault="00187664" w:rsidP="00187664">
      <w:pPr>
        <w:pStyle w:val="ad"/>
        <w:tabs>
          <w:tab w:val="left" w:pos="709"/>
        </w:tabs>
        <w:spacing w:after="0" w:line="240" w:lineRule="auto"/>
        <w:ind w:left="0" w:firstLine="567"/>
        <w:jc w:val="both"/>
        <w:rPr>
          <w:rFonts w:ascii="Times New Roman" w:hAnsi="Times New Roman"/>
          <w:color w:val="FF0000"/>
          <w:sz w:val="24"/>
          <w:szCs w:val="24"/>
          <w:lang w:eastAsia="ru-RU"/>
        </w:rPr>
      </w:pPr>
      <w:r w:rsidRPr="00DB05B8">
        <w:rPr>
          <w:rFonts w:ascii="Times New Roman" w:hAnsi="Times New Roman"/>
          <w:sz w:val="24"/>
          <w:szCs w:val="24"/>
          <w:lang w:eastAsia="ru-RU"/>
        </w:rPr>
        <w:t>4.2.</w:t>
      </w:r>
      <w:r w:rsidRPr="006E2C18">
        <w:rPr>
          <w:rFonts w:ascii="Times New Roman" w:hAnsi="Times New Roman"/>
          <w:sz w:val="24"/>
          <w:szCs w:val="24"/>
          <w:lang w:eastAsia="ru-RU"/>
        </w:rPr>
        <w:t>15</w:t>
      </w:r>
      <w:r w:rsidR="0053603A" w:rsidRPr="006E2C18">
        <w:rPr>
          <w:rFonts w:ascii="Times New Roman" w:hAnsi="Times New Roman"/>
          <w:sz w:val="24"/>
          <w:szCs w:val="24"/>
          <w:lang w:eastAsia="ru-RU"/>
        </w:rPr>
        <w:t>.</w:t>
      </w:r>
      <w:r w:rsidRPr="006E2C18">
        <w:rPr>
          <w:rFonts w:ascii="Times New Roman" w:hAnsi="Times New Roman"/>
          <w:sz w:val="24"/>
          <w:szCs w:val="24"/>
          <w:lang w:eastAsia="ru-RU"/>
        </w:rPr>
        <w:t xml:space="preserve"> Проверять деятельность Подрядчика в части соблюдения им требований пр</w:t>
      </w:r>
      <w:r w:rsidR="002041F6">
        <w:rPr>
          <w:rFonts w:ascii="Times New Roman" w:hAnsi="Times New Roman"/>
          <w:sz w:val="24"/>
          <w:szCs w:val="24"/>
          <w:lang w:eastAsia="ru-RU"/>
        </w:rPr>
        <w:t>иродоохранного законодательства РФ</w:t>
      </w:r>
      <w:r w:rsidRPr="006E2C18">
        <w:rPr>
          <w:rFonts w:ascii="Times New Roman" w:hAnsi="Times New Roman"/>
          <w:sz w:val="24"/>
          <w:szCs w:val="24"/>
          <w:lang w:eastAsia="ru-RU"/>
        </w:rPr>
        <w:t xml:space="preserve">. </w:t>
      </w:r>
    </w:p>
    <w:p w14:paraId="6B2E2156" w14:textId="77777777"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4.2.16.  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6B2E2157" w14:textId="77777777" w:rsidR="00187664" w:rsidRPr="00DB05B8" w:rsidRDefault="00187664" w:rsidP="00187664">
      <w:pPr>
        <w:pStyle w:val="ad"/>
        <w:tabs>
          <w:tab w:val="left" w:pos="709"/>
        </w:tabs>
        <w:spacing w:after="0" w:line="240" w:lineRule="auto"/>
        <w:ind w:left="0"/>
        <w:jc w:val="both"/>
        <w:rPr>
          <w:rFonts w:ascii="Times New Roman" w:hAnsi="Times New Roman"/>
          <w:sz w:val="24"/>
          <w:szCs w:val="24"/>
          <w:lang w:eastAsia="ru-RU"/>
        </w:rPr>
      </w:pPr>
    </w:p>
    <w:p w14:paraId="6B2E2158" w14:textId="77777777" w:rsidR="00187664" w:rsidRPr="00DB05B8" w:rsidRDefault="00187664" w:rsidP="00187664">
      <w:pPr>
        <w:ind w:firstLine="709"/>
        <w:jc w:val="both"/>
        <w:rPr>
          <w:b/>
          <w:noProof/>
          <w:sz w:val="24"/>
          <w:szCs w:val="24"/>
        </w:rPr>
      </w:pPr>
      <w:r w:rsidRPr="00DB05B8">
        <w:rPr>
          <w:b/>
          <w:noProof/>
          <w:sz w:val="24"/>
          <w:szCs w:val="24"/>
        </w:rPr>
        <w:t>4.3. Подрядчик обязуется:</w:t>
      </w:r>
    </w:p>
    <w:p w14:paraId="6B2E2159" w14:textId="77777777" w:rsidR="00187664" w:rsidRPr="00DB05B8" w:rsidRDefault="00187664" w:rsidP="00187664">
      <w:pPr>
        <w:numPr>
          <w:ilvl w:val="2"/>
          <w:numId w:val="9"/>
        </w:numPr>
        <w:tabs>
          <w:tab w:val="left" w:pos="1276"/>
        </w:tabs>
        <w:ind w:left="0" w:firstLine="567"/>
        <w:jc w:val="both"/>
        <w:rPr>
          <w:i/>
          <w:sz w:val="24"/>
          <w:szCs w:val="24"/>
        </w:rPr>
      </w:pPr>
      <w:r w:rsidRPr="00DB05B8">
        <w:rPr>
          <w:i/>
          <w:noProof/>
          <w:sz w:val="24"/>
          <w:szCs w:val="24"/>
        </w:rPr>
        <w:t>Принять от Заказчика по акту Строительную площадку до начала производства Работ.</w:t>
      </w:r>
    </w:p>
    <w:p w14:paraId="6B2E215A" w14:textId="77777777" w:rsidR="00187664" w:rsidRPr="00DB05B8" w:rsidRDefault="00187664" w:rsidP="00187664">
      <w:pPr>
        <w:tabs>
          <w:tab w:val="left" w:pos="1560"/>
        </w:tabs>
        <w:ind w:firstLine="567"/>
        <w:jc w:val="both"/>
        <w:rPr>
          <w:i/>
          <w:noProof/>
          <w:sz w:val="24"/>
          <w:szCs w:val="24"/>
        </w:rPr>
      </w:pPr>
      <w:r w:rsidRPr="00DB05B8">
        <w:rPr>
          <w:i/>
          <w:noProof/>
          <w:sz w:val="24"/>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6B2E215B" w14:textId="77777777" w:rsidR="00187664" w:rsidRPr="00DB05B8" w:rsidRDefault="00187664" w:rsidP="00187664">
      <w:pPr>
        <w:tabs>
          <w:tab w:val="left" w:pos="709"/>
        </w:tabs>
        <w:ind w:firstLine="567"/>
        <w:jc w:val="both"/>
        <w:rPr>
          <w:i/>
          <w:noProof/>
          <w:sz w:val="24"/>
          <w:szCs w:val="24"/>
        </w:rPr>
      </w:pPr>
      <w:r w:rsidRPr="00DB05B8">
        <w:rPr>
          <w:i/>
          <w:noProof/>
          <w:sz w:val="24"/>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6B2E215C" w14:textId="77777777" w:rsidR="00187664" w:rsidRPr="00DB05B8" w:rsidRDefault="00187664" w:rsidP="00187664">
      <w:pPr>
        <w:numPr>
          <w:ilvl w:val="2"/>
          <w:numId w:val="9"/>
        </w:numPr>
        <w:tabs>
          <w:tab w:val="left" w:pos="1276"/>
        </w:tabs>
        <w:ind w:left="0" w:firstLine="567"/>
        <w:jc w:val="both"/>
        <w:rPr>
          <w:noProof/>
          <w:sz w:val="24"/>
          <w:szCs w:val="24"/>
        </w:rPr>
      </w:pPr>
      <w:r w:rsidRPr="00DB05B8">
        <w:rPr>
          <w:noProof/>
          <w:sz w:val="24"/>
          <w:szCs w:val="24"/>
        </w:rPr>
        <w:t xml:space="preserve">Поставить Оборудование в сроки согласованные сторонами в настоящем Договоре. </w:t>
      </w:r>
    </w:p>
    <w:p w14:paraId="6B2E215D" w14:textId="7912A60B" w:rsidR="00187664" w:rsidRPr="00DB05B8" w:rsidRDefault="00187664" w:rsidP="00187664">
      <w:pPr>
        <w:numPr>
          <w:ilvl w:val="2"/>
          <w:numId w:val="9"/>
        </w:numPr>
        <w:tabs>
          <w:tab w:val="left" w:pos="1276"/>
        </w:tabs>
        <w:ind w:left="0" w:firstLine="567"/>
        <w:jc w:val="both"/>
        <w:rPr>
          <w:i/>
          <w:noProof/>
          <w:sz w:val="24"/>
          <w:szCs w:val="24"/>
        </w:rPr>
      </w:pPr>
      <w:r w:rsidRPr="00DB05B8">
        <w:rPr>
          <w:noProof/>
          <w:sz w:val="24"/>
          <w:szCs w:val="24"/>
        </w:rPr>
        <w:t>Выполнить Работы по настоящему Договору собственными и/или  привлечёнными на основании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Pr="00DB05B8">
        <w:rPr>
          <w:i/>
          <w:noProof/>
          <w:sz w:val="24"/>
          <w:szCs w:val="24"/>
        </w:rPr>
        <w:t xml:space="preserve"> По соглашению Сторон Работы могут выполняться из материалов Заказчика. </w:t>
      </w:r>
    </w:p>
    <w:p w14:paraId="6B2E215E" w14:textId="77777777" w:rsidR="00187664" w:rsidRPr="00DB05B8" w:rsidRDefault="00187664" w:rsidP="00187664">
      <w:pPr>
        <w:numPr>
          <w:ilvl w:val="2"/>
          <w:numId w:val="9"/>
        </w:numPr>
        <w:tabs>
          <w:tab w:val="left" w:pos="1418"/>
        </w:tabs>
        <w:ind w:left="0" w:firstLine="567"/>
        <w:jc w:val="both"/>
        <w:rPr>
          <w:i/>
          <w:sz w:val="24"/>
          <w:szCs w:val="24"/>
        </w:rPr>
      </w:pPr>
      <w:r w:rsidRPr="00DB05B8">
        <w:rPr>
          <w:i/>
          <w:sz w:val="24"/>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6B2E215F" w14:textId="77777777" w:rsidR="00187664" w:rsidRPr="00DB05B8" w:rsidRDefault="00187664" w:rsidP="00187664">
      <w:pPr>
        <w:numPr>
          <w:ilvl w:val="2"/>
          <w:numId w:val="9"/>
        </w:numPr>
        <w:tabs>
          <w:tab w:val="left" w:pos="1418"/>
        </w:tabs>
        <w:ind w:left="0" w:firstLine="567"/>
        <w:jc w:val="both"/>
        <w:rPr>
          <w:sz w:val="24"/>
          <w:szCs w:val="24"/>
        </w:rPr>
      </w:pPr>
      <w:r w:rsidRPr="00DB05B8">
        <w:rPr>
          <w:i/>
          <w:sz w:val="24"/>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6B2E2160"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w:t>
      </w:r>
      <w:r w:rsidRPr="00DB05B8">
        <w:rPr>
          <w:i/>
          <w:sz w:val="24"/>
          <w:szCs w:val="24"/>
        </w:rPr>
        <w:t>а также все причиненные в данной связи убытки</w:t>
      </w:r>
      <w:r w:rsidRPr="00DB05B8">
        <w:rPr>
          <w:sz w:val="24"/>
          <w:szCs w:val="24"/>
        </w:rPr>
        <w:t>.</w:t>
      </w:r>
    </w:p>
    <w:p w14:paraId="6B2E2161" w14:textId="4F739D24" w:rsidR="00187664" w:rsidRPr="00DB05B8" w:rsidRDefault="002041F6" w:rsidP="00187664">
      <w:pPr>
        <w:numPr>
          <w:ilvl w:val="2"/>
          <w:numId w:val="9"/>
        </w:numPr>
        <w:tabs>
          <w:tab w:val="left" w:pos="1418"/>
        </w:tabs>
        <w:ind w:left="0" w:firstLine="567"/>
        <w:jc w:val="both"/>
        <w:rPr>
          <w:sz w:val="24"/>
          <w:szCs w:val="24"/>
        </w:rPr>
      </w:pPr>
      <w:r>
        <w:rPr>
          <w:sz w:val="24"/>
          <w:szCs w:val="24"/>
        </w:rPr>
        <w:t>Подрядчик обязан</w:t>
      </w:r>
      <w:r w:rsidR="00187664" w:rsidRPr="00DB05B8">
        <w:rPr>
          <w:sz w:val="24"/>
          <w:szCs w:val="24"/>
        </w:rPr>
        <w:t xml:space="preserve"> при привлечении субподрядчика(-</w:t>
      </w:r>
      <w:proofErr w:type="spellStart"/>
      <w:r w:rsidR="00187664" w:rsidRPr="00DB05B8">
        <w:rPr>
          <w:sz w:val="24"/>
          <w:szCs w:val="24"/>
        </w:rPr>
        <w:t>ов</w:t>
      </w:r>
      <w:proofErr w:type="spellEnd"/>
      <w:r w:rsidR="00187664" w:rsidRPr="00DB05B8">
        <w:rPr>
          <w:sz w:val="24"/>
          <w:szCs w:val="24"/>
        </w:rPr>
        <w:t>) в соответствии с п.1.</w:t>
      </w:r>
      <w:r w:rsidR="00F2675B">
        <w:rPr>
          <w:sz w:val="24"/>
          <w:szCs w:val="24"/>
        </w:rPr>
        <w:t>6.</w:t>
      </w:r>
      <w:r w:rsidR="00187664" w:rsidRPr="00DB05B8">
        <w:rPr>
          <w:sz w:val="24"/>
          <w:szCs w:val="24"/>
        </w:rPr>
        <w:t xml:space="preserve"> настоящего Договора включать в договор(-ы) с ним(-и) условия об обязанности субподрядчика(-</w:t>
      </w:r>
      <w:proofErr w:type="spellStart"/>
      <w:r w:rsidR="00187664" w:rsidRPr="00DB05B8">
        <w:rPr>
          <w:sz w:val="24"/>
          <w:szCs w:val="24"/>
        </w:rPr>
        <w:t>ов</w:t>
      </w:r>
      <w:proofErr w:type="spellEnd"/>
      <w:r w:rsidR="00187664" w:rsidRPr="00DB05B8">
        <w:rPr>
          <w:sz w:val="24"/>
          <w:szCs w:val="24"/>
        </w:rPr>
        <w:t>) выполнить работу лично (без привлечения субподрядчиков).</w:t>
      </w:r>
    </w:p>
    <w:p w14:paraId="6B2E2162" w14:textId="77777777" w:rsidR="00187664" w:rsidRPr="00DB05B8" w:rsidRDefault="00187664" w:rsidP="00187664">
      <w:pPr>
        <w:tabs>
          <w:tab w:val="left" w:pos="709"/>
        </w:tabs>
        <w:ind w:firstLine="567"/>
        <w:jc w:val="both"/>
        <w:rPr>
          <w:sz w:val="24"/>
          <w:szCs w:val="24"/>
        </w:rPr>
      </w:pPr>
      <w:r w:rsidRPr="00DB05B8">
        <w:rPr>
          <w:sz w:val="24"/>
          <w:szCs w:val="24"/>
        </w:rPr>
        <w:t>В случае привлечения субподрядчика(-</w:t>
      </w:r>
      <w:proofErr w:type="spellStart"/>
      <w:r w:rsidRPr="00DB05B8">
        <w:rPr>
          <w:sz w:val="24"/>
          <w:szCs w:val="24"/>
        </w:rPr>
        <w:t>ов</w:t>
      </w:r>
      <w:proofErr w:type="spellEnd"/>
      <w:r w:rsidRPr="00DB05B8">
        <w:rPr>
          <w:sz w:val="24"/>
          <w:szCs w:val="24"/>
        </w:rPr>
        <w:t>) Подрядчик в полном объеме отвечает перед Заказчиком за надлежащее выполнение субподрядчиком(-</w:t>
      </w:r>
      <w:proofErr w:type="spellStart"/>
      <w:r w:rsidRPr="00DB05B8">
        <w:rPr>
          <w:sz w:val="24"/>
          <w:szCs w:val="24"/>
        </w:rPr>
        <w:t>ами</w:t>
      </w:r>
      <w:proofErr w:type="spellEnd"/>
      <w:r w:rsidRPr="00DB05B8">
        <w:rPr>
          <w:sz w:val="24"/>
          <w:szCs w:val="24"/>
        </w:rPr>
        <w:t>) Работ по настоящему Договору.</w:t>
      </w:r>
    </w:p>
    <w:p w14:paraId="6B2E2163" w14:textId="77777777" w:rsidR="00187664" w:rsidRPr="00DB05B8" w:rsidRDefault="00187664" w:rsidP="00187664">
      <w:pPr>
        <w:tabs>
          <w:tab w:val="left" w:pos="709"/>
        </w:tabs>
        <w:ind w:firstLine="567"/>
        <w:jc w:val="both"/>
        <w:rPr>
          <w:sz w:val="24"/>
          <w:szCs w:val="24"/>
        </w:rPr>
      </w:pPr>
      <w:r w:rsidRPr="00DB05B8">
        <w:rPr>
          <w:sz w:val="24"/>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14:paraId="6B2E2164" w14:textId="77777777" w:rsidR="00187664" w:rsidRPr="00DB05B8" w:rsidRDefault="00187664" w:rsidP="00187664">
      <w:pPr>
        <w:tabs>
          <w:tab w:val="left" w:pos="709"/>
        </w:tabs>
        <w:ind w:firstLine="567"/>
        <w:jc w:val="both"/>
        <w:rPr>
          <w:sz w:val="24"/>
          <w:szCs w:val="24"/>
        </w:rPr>
      </w:pPr>
      <w:r w:rsidRPr="00DB05B8">
        <w:rPr>
          <w:sz w:val="24"/>
          <w:szCs w:val="24"/>
        </w:rPr>
        <w:lastRenderedPageBreak/>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6B2E2165" w14:textId="77777777" w:rsidR="00187664" w:rsidRPr="00DB05B8" w:rsidRDefault="00187664" w:rsidP="00187664">
      <w:pPr>
        <w:tabs>
          <w:tab w:val="left" w:pos="709"/>
        </w:tabs>
        <w:ind w:firstLine="567"/>
        <w:jc w:val="both"/>
        <w:rPr>
          <w:i/>
          <w:sz w:val="24"/>
          <w:szCs w:val="24"/>
        </w:rPr>
      </w:pPr>
      <w:r w:rsidRPr="00DB05B8">
        <w:rPr>
          <w:sz w:val="24"/>
          <w:szCs w:val="24"/>
        </w:rPr>
        <w:tab/>
      </w:r>
      <w:r w:rsidRPr="00DB05B8">
        <w:rPr>
          <w:i/>
          <w:sz w:val="24"/>
          <w:szCs w:val="24"/>
        </w:rPr>
        <w:t>Порядок привлечения Подрядчиком  субподрядчиков:</w:t>
      </w:r>
    </w:p>
    <w:p w14:paraId="6B2E2166" w14:textId="77777777" w:rsidR="00187664" w:rsidRPr="00DB05B8" w:rsidRDefault="00187664" w:rsidP="00187664">
      <w:pPr>
        <w:tabs>
          <w:tab w:val="left" w:pos="709"/>
        </w:tabs>
        <w:ind w:firstLine="567"/>
        <w:jc w:val="both"/>
        <w:rPr>
          <w:i/>
          <w:sz w:val="24"/>
          <w:szCs w:val="24"/>
        </w:rPr>
      </w:pPr>
      <w:r w:rsidRPr="00DB05B8">
        <w:rPr>
          <w:i/>
          <w:sz w:val="24"/>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6B2E2167" w14:textId="1508D53F" w:rsidR="00187664" w:rsidRPr="00DB05B8" w:rsidRDefault="00187664" w:rsidP="00187664">
      <w:pPr>
        <w:tabs>
          <w:tab w:val="left" w:pos="709"/>
        </w:tabs>
        <w:ind w:firstLine="567"/>
        <w:jc w:val="both"/>
        <w:rPr>
          <w:i/>
          <w:sz w:val="24"/>
          <w:szCs w:val="24"/>
        </w:rPr>
      </w:pPr>
      <w:r w:rsidRPr="00DB05B8">
        <w:rPr>
          <w:i/>
          <w:sz w:val="24"/>
          <w:szCs w:val="24"/>
        </w:rPr>
        <w:t>Ответственное лицо Заказчика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6B2E2168" w14:textId="40ABDF65" w:rsidR="00187664" w:rsidRPr="00DB05B8" w:rsidRDefault="00187664" w:rsidP="00187664">
      <w:pPr>
        <w:tabs>
          <w:tab w:val="left" w:pos="709"/>
        </w:tabs>
        <w:ind w:firstLine="567"/>
        <w:jc w:val="both"/>
        <w:rPr>
          <w:i/>
          <w:sz w:val="24"/>
          <w:szCs w:val="24"/>
        </w:rPr>
      </w:pPr>
      <w:r w:rsidRPr="00DB05B8">
        <w:rPr>
          <w:i/>
          <w:sz w:val="24"/>
          <w:szCs w:val="24"/>
        </w:rPr>
        <w:t>О принятом решении Ответственное лицо Заказчика ув</w:t>
      </w:r>
      <w:r w:rsidR="00B13DDE">
        <w:rPr>
          <w:i/>
          <w:sz w:val="24"/>
          <w:szCs w:val="24"/>
        </w:rPr>
        <w:t xml:space="preserve">едомляет Подрядчика не позднее </w:t>
      </w:r>
      <w:r w:rsidR="00C10C43">
        <w:rPr>
          <w:i/>
          <w:sz w:val="24"/>
          <w:szCs w:val="24"/>
        </w:rPr>
        <w:t>5 (пяти)</w:t>
      </w:r>
      <w:r w:rsidR="00B13DDE">
        <w:rPr>
          <w:i/>
          <w:sz w:val="24"/>
          <w:szCs w:val="24"/>
        </w:rPr>
        <w:t xml:space="preserve"> </w:t>
      </w:r>
      <w:r w:rsidRPr="00DB05B8">
        <w:rPr>
          <w:i/>
          <w:sz w:val="24"/>
          <w:szCs w:val="24"/>
        </w:rPr>
        <w:t>рабочих дней после принятия соответствующего решения.</w:t>
      </w:r>
    </w:p>
    <w:p w14:paraId="6B2E2169" w14:textId="08B35184" w:rsidR="00187664" w:rsidRPr="00DB05B8" w:rsidRDefault="00187664" w:rsidP="00187664">
      <w:pPr>
        <w:tabs>
          <w:tab w:val="left" w:pos="709"/>
        </w:tabs>
        <w:ind w:firstLine="567"/>
        <w:jc w:val="both"/>
        <w:rPr>
          <w:i/>
          <w:sz w:val="24"/>
          <w:szCs w:val="24"/>
        </w:rPr>
      </w:pPr>
      <w:r w:rsidRPr="00DB05B8">
        <w:rPr>
          <w:i/>
          <w:sz w:val="24"/>
          <w:szCs w:val="24"/>
        </w:rPr>
        <w:t>Субподрядчик(-</w:t>
      </w:r>
      <w:proofErr w:type="spellStart"/>
      <w:r w:rsidRPr="00DB05B8">
        <w:rPr>
          <w:i/>
          <w:sz w:val="24"/>
          <w:szCs w:val="24"/>
        </w:rPr>
        <w:t>ки</w:t>
      </w:r>
      <w:proofErr w:type="spellEnd"/>
      <w:r w:rsidRPr="00DB05B8">
        <w:rPr>
          <w:i/>
          <w:sz w:val="24"/>
          <w:szCs w:val="24"/>
        </w:rPr>
        <w:t>) должен(</w:t>
      </w:r>
      <w:proofErr w:type="spellStart"/>
      <w:r w:rsidRPr="00DB05B8">
        <w:rPr>
          <w:i/>
          <w:sz w:val="24"/>
          <w:szCs w:val="24"/>
        </w:rPr>
        <w:t>ны</w:t>
      </w:r>
      <w:proofErr w:type="spellEnd"/>
      <w:r w:rsidRPr="00DB05B8">
        <w:rPr>
          <w:i/>
          <w:sz w:val="24"/>
          <w:szCs w:val="24"/>
        </w:rPr>
        <w:t>) иметь необходимы</w:t>
      </w:r>
      <w:r w:rsidR="002041F6">
        <w:rPr>
          <w:i/>
          <w:sz w:val="24"/>
          <w:szCs w:val="24"/>
        </w:rPr>
        <w:t xml:space="preserve">е лицензии, разрешения и (или) </w:t>
      </w:r>
      <w:r w:rsidRPr="00DB05B8">
        <w:rPr>
          <w:i/>
          <w:sz w:val="24"/>
          <w:szCs w:val="24"/>
        </w:rPr>
        <w:t>свидетельства о допуске к соответствующим видам работ.</w:t>
      </w:r>
    </w:p>
    <w:p w14:paraId="6B2E216A" w14:textId="3B166362" w:rsidR="00187664" w:rsidRPr="00DB05B8" w:rsidRDefault="002041F6" w:rsidP="00187664">
      <w:pPr>
        <w:tabs>
          <w:tab w:val="left" w:pos="709"/>
        </w:tabs>
        <w:ind w:firstLine="567"/>
        <w:jc w:val="both"/>
        <w:rPr>
          <w:i/>
          <w:sz w:val="24"/>
          <w:szCs w:val="24"/>
        </w:rPr>
      </w:pPr>
      <w:r>
        <w:rPr>
          <w:i/>
          <w:sz w:val="24"/>
          <w:szCs w:val="24"/>
        </w:rPr>
        <w:t>Подрядчик обязан уведомлять</w:t>
      </w:r>
      <w:r w:rsidR="00187664" w:rsidRPr="00DB05B8">
        <w:rPr>
          <w:i/>
          <w:sz w:val="24"/>
          <w:szCs w:val="24"/>
        </w:rPr>
        <w:t xml:space="preserve"> Заказчика о наименовании и юри</w:t>
      </w:r>
      <w:r w:rsidR="00F85ED1">
        <w:rPr>
          <w:i/>
          <w:sz w:val="24"/>
          <w:szCs w:val="24"/>
        </w:rPr>
        <w:t xml:space="preserve">дическом адресе третьего лица, </w:t>
      </w:r>
      <w:r w:rsidR="00187664" w:rsidRPr="00DB05B8">
        <w:rPr>
          <w:i/>
          <w:sz w:val="24"/>
          <w:szCs w:val="24"/>
        </w:rPr>
        <w:t>привлеченного с согласия Заказчика для выполнения Раб</w:t>
      </w:r>
      <w:r w:rsidR="0036581E">
        <w:rPr>
          <w:i/>
          <w:sz w:val="24"/>
          <w:szCs w:val="24"/>
        </w:rPr>
        <w:t xml:space="preserve">от по Договору, </w:t>
      </w:r>
      <w:r w:rsidR="00187664" w:rsidRPr="00DB05B8">
        <w:rPr>
          <w:i/>
          <w:sz w:val="24"/>
          <w:szCs w:val="24"/>
        </w:rPr>
        <w:t>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6B2E216B" w14:textId="77777777" w:rsidR="00187664" w:rsidRPr="00DB05B8" w:rsidRDefault="00187664" w:rsidP="00187664">
      <w:pPr>
        <w:tabs>
          <w:tab w:val="left" w:pos="709"/>
        </w:tabs>
        <w:ind w:firstLine="567"/>
        <w:jc w:val="both"/>
        <w:rPr>
          <w:i/>
          <w:sz w:val="24"/>
          <w:szCs w:val="24"/>
        </w:rPr>
      </w:pPr>
      <w:r w:rsidRPr="00DB05B8">
        <w:rPr>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6B2E216C" w14:textId="7D2D19F2"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w:t>
      </w:r>
      <w:r w:rsidRPr="00C54E53">
        <w:rPr>
          <w:sz w:val="24"/>
          <w:szCs w:val="24"/>
        </w:rPr>
        <w:t>1</w:t>
      </w:r>
      <w:r w:rsidR="009E656F" w:rsidRPr="00C54E53">
        <w:rPr>
          <w:sz w:val="24"/>
          <w:szCs w:val="24"/>
        </w:rPr>
        <w:t>0</w:t>
      </w:r>
      <w:r w:rsidRPr="00DB05B8">
        <w:rPr>
          <w:sz w:val="24"/>
          <w:szCs w:val="24"/>
        </w:rPr>
        <w:t xml:space="preserve"> Договора и расторжения Договора.</w:t>
      </w:r>
    </w:p>
    <w:p w14:paraId="6B2E216D" w14:textId="77777777" w:rsidR="00187664" w:rsidRPr="0058007D" w:rsidRDefault="00187664" w:rsidP="00187664">
      <w:pPr>
        <w:numPr>
          <w:ilvl w:val="2"/>
          <w:numId w:val="9"/>
        </w:numPr>
        <w:tabs>
          <w:tab w:val="left" w:pos="1418"/>
        </w:tabs>
        <w:ind w:left="0" w:firstLine="567"/>
        <w:jc w:val="both"/>
        <w:rPr>
          <w:color w:val="000000" w:themeColor="text1"/>
          <w:sz w:val="24"/>
          <w:szCs w:val="24"/>
        </w:rPr>
      </w:pPr>
      <w:r w:rsidRPr="0058007D">
        <w:rPr>
          <w:color w:val="000000" w:themeColor="text1"/>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6B2E216E" w14:textId="35F52B83" w:rsidR="00187664" w:rsidRPr="00C10C43" w:rsidRDefault="00187664" w:rsidP="00187664">
      <w:pPr>
        <w:numPr>
          <w:ilvl w:val="2"/>
          <w:numId w:val="9"/>
        </w:numPr>
        <w:tabs>
          <w:tab w:val="left" w:pos="1418"/>
        </w:tabs>
        <w:ind w:left="0" w:firstLine="567"/>
        <w:jc w:val="both"/>
        <w:rPr>
          <w:color w:val="FF0000"/>
          <w:sz w:val="24"/>
          <w:szCs w:val="24"/>
        </w:rPr>
      </w:pPr>
      <w:r w:rsidRPr="0058007D">
        <w:rPr>
          <w:color w:val="000000" w:themeColor="text1"/>
          <w:sz w:val="24"/>
          <w:szCs w:val="24"/>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w:t>
      </w:r>
      <w:r w:rsidRPr="006E2C18">
        <w:rPr>
          <w:i/>
          <w:sz w:val="24"/>
          <w:szCs w:val="24"/>
        </w:rPr>
        <w:t>и Приложением №</w:t>
      </w:r>
      <w:r w:rsidR="007664A8">
        <w:rPr>
          <w:i/>
          <w:sz w:val="24"/>
          <w:szCs w:val="24"/>
        </w:rPr>
        <w:t>10</w:t>
      </w:r>
      <w:r w:rsidRPr="006E2C18">
        <w:rPr>
          <w:i/>
          <w:sz w:val="24"/>
          <w:szCs w:val="24"/>
        </w:rPr>
        <w:t xml:space="preserve"> к настоящему Договору</w:t>
      </w:r>
      <w:r w:rsidRPr="006E2C18">
        <w:rPr>
          <w:sz w:val="24"/>
          <w:szCs w:val="24"/>
        </w:rPr>
        <w:t>.</w:t>
      </w:r>
    </w:p>
    <w:p w14:paraId="6B2E216F"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6B2E2170"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lastRenderedPageBreak/>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6B2E2171"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sidRPr="00DB05B8">
        <w:rPr>
          <w:sz w:val="24"/>
          <w:szCs w:val="24"/>
        </w:rPr>
        <w:t>Ростехнадзора</w:t>
      </w:r>
      <w:proofErr w:type="spellEnd"/>
      <w:r w:rsidRPr="00DB05B8">
        <w:rPr>
          <w:sz w:val="24"/>
          <w:szCs w:val="24"/>
        </w:rPr>
        <w:t xml:space="preserve">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14:paraId="6B2E2172" w14:textId="209A2501"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Ознакомиться с Экологической политикой Заказчика</w:t>
      </w:r>
      <w:r w:rsidR="00886153">
        <w:rPr>
          <w:sz w:val="24"/>
          <w:szCs w:val="24"/>
        </w:rPr>
        <w:t>,</w:t>
      </w:r>
      <w:r w:rsidRPr="00DB05B8">
        <w:rPr>
          <w:sz w:val="24"/>
          <w:szCs w:val="24"/>
        </w:rPr>
        <w:t xml:space="preserve"> при исполнении обязательств по настоящему договору принимать необходимые меры для соблюдения эк</w:t>
      </w:r>
      <w:r w:rsidR="00886153">
        <w:rPr>
          <w:sz w:val="24"/>
          <w:szCs w:val="24"/>
        </w:rPr>
        <w:t>ологических требований Заказчика</w:t>
      </w:r>
      <w:r w:rsidRPr="00DB05B8">
        <w:rPr>
          <w:sz w:val="24"/>
          <w:szCs w:val="24"/>
        </w:rPr>
        <w:t>. Подрядчик несет ответственность за соблюдение требований природоохра</w:t>
      </w:r>
      <w:r w:rsidR="00886153">
        <w:rPr>
          <w:sz w:val="24"/>
          <w:szCs w:val="24"/>
        </w:rPr>
        <w:t>нного законодательства РФ</w:t>
      </w:r>
      <w:r w:rsidRPr="00DB05B8">
        <w:rPr>
          <w:sz w:val="24"/>
          <w:szCs w:val="24"/>
        </w:rPr>
        <w:t>.</w:t>
      </w:r>
    </w:p>
    <w:p w14:paraId="6B2E2174"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14:paraId="6B2E2175"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14:paraId="6B2E2176" w14:textId="6F7BCFA3"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Подрядчик обязан обеспечить вывоз производст</w:t>
      </w:r>
      <w:r w:rsidR="009E656F">
        <w:rPr>
          <w:sz w:val="24"/>
          <w:szCs w:val="24"/>
        </w:rPr>
        <w:t>венных и бытовых отходов, а та</w:t>
      </w:r>
      <w:r w:rsidR="009E656F" w:rsidRPr="00C54E53">
        <w:rPr>
          <w:sz w:val="24"/>
          <w:szCs w:val="24"/>
        </w:rPr>
        <w:t>к</w:t>
      </w:r>
      <w:r w:rsidRPr="00C54E53">
        <w:rPr>
          <w:sz w:val="24"/>
          <w:szCs w:val="24"/>
        </w:rPr>
        <w:t>же</w:t>
      </w:r>
      <w:r w:rsidRPr="00DB05B8">
        <w:rPr>
          <w:sz w:val="24"/>
          <w:szCs w:val="24"/>
        </w:rPr>
        <w:t xml:space="preserve"> вывоз оборудования и мусора по окончании выполненных работ.</w:t>
      </w:r>
    </w:p>
    <w:p w14:paraId="6B2E2177"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Немедленно предупредить Заказчика и до получения от него указаний приостановить работу при обнаружении:</w:t>
      </w:r>
    </w:p>
    <w:p w14:paraId="6B2E2178" w14:textId="77777777" w:rsidR="00187664" w:rsidRPr="00DB05B8" w:rsidRDefault="00187664" w:rsidP="00187664">
      <w:pPr>
        <w:tabs>
          <w:tab w:val="left" w:pos="1418"/>
        </w:tabs>
        <w:ind w:firstLine="567"/>
        <w:jc w:val="both"/>
        <w:rPr>
          <w:sz w:val="24"/>
          <w:szCs w:val="24"/>
        </w:rPr>
      </w:pPr>
      <w:r w:rsidRPr="00DB05B8">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6B2E2179" w14:textId="77777777" w:rsidR="00187664" w:rsidRPr="00DB05B8" w:rsidRDefault="00187664" w:rsidP="00187664">
      <w:pPr>
        <w:tabs>
          <w:tab w:val="left" w:pos="1418"/>
        </w:tabs>
        <w:ind w:firstLine="567"/>
        <w:jc w:val="both"/>
        <w:rPr>
          <w:sz w:val="24"/>
          <w:szCs w:val="24"/>
        </w:rPr>
      </w:pPr>
      <w:r w:rsidRPr="00DB05B8">
        <w:rPr>
          <w:sz w:val="24"/>
          <w:szCs w:val="24"/>
        </w:rPr>
        <w:t>- возможных неблагоприятных для Заказчика последствий выполнения его указаний о способе исполнения работы,</w:t>
      </w:r>
    </w:p>
    <w:p w14:paraId="6B2E217A" w14:textId="77777777" w:rsidR="00187664" w:rsidRPr="00DB05B8" w:rsidRDefault="00187664" w:rsidP="00187664">
      <w:pPr>
        <w:tabs>
          <w:tab w:val="left" w:pos="1418"/>
        </w:tabs>
        <w:ind w:firstLine="567"/>
        <w:jc w:val="both"/>
        <w:rPr>
          <w:sz w:val="24"/>
          <w:szCs w:val="24"/>
        </w:rPr>
      </w:pPr>
      <w:r w:rsidRPr="00DB05B8">
        <w:rPr>
          <w:sz w:val="24"/>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B2E217B"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Письменно информировать Заказчика о начале приемки отдельных ответственных узлов, конструкций и скрытых работ. </w:t>
      </w:r>
    </w:p>
    <w:p w14:paraId="6B2E217C"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имеет право с письменного согласия Заказчика выполнить Работы досрочно. </w:t>
      </w:r>
    </w:p>
    <w:p w14:paraId="6B2E217D"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14:paraId="6B2E217E"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14:paraId="6B2E217F"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6B2E2180" w14:textId="77777777" w:rsidR="00187664" w:rsidRPr="00451394" w:rsidRDefault="00187664" w:rsidP="00187664">
      <w:pPr>
        <w:numPr>
          <w:ilvl w:val="2"/>
          <w:numId w:val="9"/>
        </w:numPr>
        <w:tabs>
          <w:tab w:val="num" w:pos="0"/>
          <w:tab w:val="left" w:pos="1418"/>
        </w:tabs>
        <w:ind w:left="0" w:firstLine="567"/>
        <w:jc w:val="both"/>
        <w:rPr>
          <w:sz w:val="24"/>
          <w:szCs w:val="24"/>
        </w:rPr>
      </w:pPr>
      <w:r w:rsidRPr="00451394">
        <w:rPr>
          <w:sz w:val="24"/>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14:paraId="6B2E2181"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lastRenderedPageBreak/>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14:paraId="6B2E2182"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i/>
          <w:sz w:val="24"/>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6B2E2183"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14:paraId="6B2E2184"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Обеспечить присутствие уполномоченных представителей в комиссии по вводу Объекта в эксплуатацию.</w:t>
      </w:r>
    </w:p>
    <w:p w14:paraId="6B2E2185"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6B2E2187" w14:textId="67EDE1A0" w:rsidR="00187664" w:rsidRPr="00DB05B8" w:rsidRDefault="00187664" w:rsidP="009E656F">
      <w:pPr>
        <w:numPr>
          <w:ilvl w:val="2"/>
          <w:numId w:val="9"/>
        </w:numPr>
        <w:tabs>
          <w:tab w:val="num" w:pos="0"/>
          <w:tab w:val="left" w:pos="1418"/>
        </w:tabs>
        <w:ind w:left="0" w:firstLine="567"/>
        <w:jc w:val="both"/>
        <w:rPr>
          <w:sz w:val="24"/>
          <w:szCs w:val="24"/>
        </w:rPr>
      </w:pPr>
      <w:r w:rsidRPr="00DB05B8">
        <w:rPr>
          <w:sz w:val="24"/>
          <w:szCs w:val="24"/>
        </w:rPr>
        <w:t>Осуществить пусконаладочные работы в соответствии с Составом пусконаладочных работ (</w:t>
      </w:r>
      <w:r w:rsidRPr="00886153">
        <w:rPr>
          <w:sz w:val="24"/>
          <w:szCs w:val="24"/>
        </w:rPr>
        <w:t>Приложение №</w:t>
      </w:r>
      <w:r w:rsidR="00B13DDE" w:rsidRPr="00886153">
        <w:rPr>
          <w:sz w:val="24"/>
          <w:szCs w:val="24"/>
        </w:rPr>
        <w:t>8</w:t>
      </w:r>
      <w:r w:rsidRPr="00C10C43">
        <w:rPr>
          <w:color w:val="FF0000"/>
          <w:sz w:val="24"/>
          <w:szCs w:val="24"/>
        </w:rPr>
        <w:t xml:space="preserve"> </w:t>
      </w:r>
      <w:r w:rsidRPr="00DB05B8">
        <w:rPr>
          <w:sz w:val="24"/>
          <w:szCs w:val="24"/>
        </w:rPr>
        <w:t>к настоящему Договору).</w:t>
      </w:r>
    </w:p>
    <w:p w14:paraId="6B2E218A" w14:textId="548A576D" w:rsidR="00187664" w:rsidRPr="00DB05B8" w:rsidRDefault="00187664" w:rsidP="009E656F">
      <w:pPr>
        <w:autoSpaceDE w:val="0"/>
        <w:autoSpaceDN w:val="0"/>
        <w:adjustRightInd w:val="0"/>
        <w:ind w:firstLine="567"/>
        <w:jc w:val="both"/>
        <w:rPr>
          <w:i/>
          <w:sz w:val="24"/>
          <w:szCs w:val="24"/>
        </w:rPr>
      </w:pPr>
      <w:r w:rsidRPr="00DB05B8">
        <w:rPr>
          <w:i/>
          <w:sz w:val="24"/>
          <w:szCs w:val="24"/>
        </w:rPr>
        <w:t>4.3.32.</w:t>
      </w:r>
      <w:r w:rsidR="00886153">
        <w:rPr>
          <w:i/>
          <w:sz w:val="24"/>
          <w:szCs w:val="24"/>
        </w:rPr>
        <w:t xml:space="preserve"> </w:t>
      </w:r>
      <w:r w:rsidRPr="00DB05B8">
        <w:rPr>
          <w:i/>
          <w:sz w:val="24"/>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6B2E218B" w14:textId="358B580F" w:rsidR="00187664" w:rsidRPr="00DB05B8" w:rsidRDefault="00187664" w:rsidP="009E656F">
      <w:pPr>
        <w:autoSpaceDE w:val="0"/>
        <w:autoSpaceDN w:val="0"/>
        <w:adjustRightInd w:val="0"/>
        <w:ind w:firstLine="567"/>
        <w:jc w:val="both"/>
        <w:rPr>
          <w:i/>
          <w:sz w:val="24"/>
          <w:szCs w:val="24"/>
        </w:rPr>
      </w:pPr>
      <w:r w:rsidRPr="00DB05B8">
        <w:rPr>
          <w:i/>
          <w:sz w:val="24"/>
          <w:szCs w:val="24"/>
        </w:rPr>
        <w:t>П</w:t>
      </w:r>
      <w:r w:rsidR="00886153">
        <w:rPr>
          <w:i/>
          <w:sz w:val="24"/>
          <w:szCs w:val="24"/>
        </w:rPr>
        <w:t>одрядчик в течение 15</w:t>
      </w:r>
      <w:r w:rsidRPr="00DB05B8">
        <w:rPr>
          <w:i/>
          <w:sz w:val="24"/>
          <w:szCs w:val="24"/>
        </w:rPr>
        <w:t xml:space="preserve">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14:paraId="6B2E218F" w14:textId="77777777" w:rsidR="00187664" w:rsidRDefault="00187664" w:rsidP="0058007D">
      <w:pPr>
        <w:numPr>
          <w:ilvl w:val="1"/>
          <w:numId w:val="9"/>
        </w:numPr>
        <w:tabs>
          <w:tab w:val="left" w:pos="1276"/>
          <w:tab w:val="left" w:pos="1418"/>
        </w:tabs>
        <w:ind w:left="142" w:firstLine="425"/>
        <w:jc w:val="both"/>
        <w:rPr>
          <w:sz w:val="24"/>
          <w:szCs w:val="24"/>
        </w:rPr>
      </w:pPr>
      <w:r w:rsidRPr="00DB05B8">
        <w:rPr>
          <w:sz w:val="24"/>
          <w:szCs w:val="24"/>
        </w:rPr>
        <w:t>Выполнить в полном объеме все обязательства, предусмотренные в других условиях настоящего Договора.</w:t>
      </w:r>
    </w:p>
    <w:p w14:paraId="78D476FB" w14:textId="77777777" w:rsidR="0058007D" w:rsidRDefault="0058007D" w:rsidP="009E656F">
      <w:pPr>
        <w:pStyle w:val="ad"/>
        <w:numPr>
          <w:ilvl w:val="1"/>
          <w:numId w:val="9"/>
        </w:numPr>
        <w:spacing w:after="0" w:line="240" w:lineRule="auto"/>
        <w:ind w:left="142" w:firstLine="425"/>
        <w:rPr>
          <w:rFonts w:ascii="Times New Roman" w:hAnsi="Times New Roman"/>
          <w:sz w:val="24"/>
          <w:szCs w:val="24"/>
          <w:lang w:eastAsia="ru-RU"/>
        </w:rPr>
      </w:pPr>
      <w:r w:rsidRPr="0058007D">
        <w:rPr>
          <w:rFonts w:ascii="Times New Roman" w:hAnsi="Times New Roman"/>
          <w:sz w:val="24"/>
          <w:szCs w:val="24"/>
          <w:lang w:eastAsia="ru-RU"/>
        </w:rPr>
        <w:t>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14:paraId="6C757BC0" w14:textId="2BB659B1" w:rsidR="0058007D" w:rsidRDefault="0058007D" w:rsidP="009E656F">
      <w:pPr>
        <w:pStyle w:val="ad"/>
        <w:numPr>
          <w:ilvl w:val="1"/>
          <w:numId w:val="9"/>
        </w:numPr>
        <w:spacing w:after="0" w:line="240" w:lineRule="auto"/>
        <w:ind w:left="142" w:firstLine="425"/>
        <w:rPr>
          <w:rFonts w:ascii="Times New Roman" w:hAnsi="Times New Roman"/>
          <w:sz w:val="24"/>
          <w:szCs w:val="24"/>
          <w:lang w:eastAsia="ru-RU"/>
        </w:rPr>
      </w:pPr>
      <w:r w:rsidRPr="0058007D">
        <w:rPr>
          <w:rFonts w:ascii="Times New Roman" w:hAnsi="Times New Roman"/>
          <w:sz w:val="24"/>
          <w:szCs w:val="24"/>
          <w:lang w:eastAsia="ru-RU"/>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7FDE110F" w14:textId="77777777" w:rsidR="009E656F" w:rsidRPr="0058007D" w:rsidRDefault="009E656F" w:rsidP="009E656F">
      <w:pPr>
        <w:pStyle w:val="ad"/>
        <w:spacing w:after="0" w:line="240" w:lineRule="auto"/>
        <w:ind w:left="567"/>
        <w:rPr>
          <w:rFonts w:ascii="Times New Roman" w:hAnsi="Times New Roman"/>
          <w:sz w:val="24"/>
          <w:szCs w:val="24"/>
          <w:lang w:eastAsia="ru-RU"/>
        </w:rPr>
      </w:pPr>
    </w:p>
    <w:p w14:paraId="6B2E21A1" w14:textId="272B12A7" w:rsidR="00187664" w:rsidRPr="00DB05B8" w:rsidRDefault="00187664" w:rsidP="0058007D">
      <w:pPr>
        <w:tabs>
          <w:tab w:val="left" w:pos="709"/>
        </w:tabs>
        <w:jc w:val="both"/>
        <w:rPr>
          <w:b/>
          <w:sz w:val="24"/>
          <w:szCs w:val="24"/>
        </w:rPr>
      </w:pPr>
      <w:r w:rsidRPr="00DB05B8">
        <w:rPr>
          <w:i/>
          <w:sz w:val="24"/>
          <w:szCs w:val="24"/>
        </w:rPr>
        <w:tab/>
      </w:r>
      <w:r w:rsidRPr="00DB05B8">
        <w:rPr>
          <w:b/>
          <w:noProof/>
          <w:sz w:val="24"/>
          <w:szCs w:val="24"/>
        </w:rPr>
        <w:t>5.</w:t>
      </w:r>
      <w:r w:rsidRPr="00DB05B8">
        <w:rPr>
          <w:b/>
          <w:sz w:val="24"/>
          <w:szCs w:val="24"/>
        </w:rPr>
        <w:t xml:space="preserve"> ПОРЯДОК СДАЧИ-ПРИЕМКИ СТРОИТЕЛЬНО-МОНТАЖНЫХ РАБОТ</w:t>
      </w:r>
    </w:p>
    <w:p w14:paraId="6B2E21A2" w14:textId="77777777" w:rsidR="00187664" w:rsidRPr="00DB05B8" w:rsidRDefault="00187664" w:rsidP="00187664">
      <w:pPr>
        <w:ind w:firstLine="567"/>
        <w:jc w:val="both"/>
        <w:rPr>
          <w:sz w:val="24"/>
          <w:szCs w:val="24"/>
        </w:rPr>
      </w:pPr>
      <w:r w:rsidRPr="00DB05B8">
        <w:rPr>
          <w:sz w:val="24"/>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14:paraId="6B2E21A3" w14:textId="77777777" w:rsidR="00187664" w:rsidRPr="00DB05B8" w:rsidRDefault="00187664" w:rsidP="00187664">
      <w:pPr>
        <w:ind w:firstLine="567"/>
        <w:jc w:val="both"/>
        <w:rPr>
          <w:i/>
          <w:sz w:val="24"/>
          <w:szCs w:val="24"/>
        </w:rPr>
      </w:pPr>
      <w:r w:rsidRPr="00DB05B8">
        <w:rPr>
          <w:i/>
          <w:sz w:val="24"/>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14:paraId="6B2E21A4" w14:textId="0C7D7893" w:rsidR="00187664" w:rsidRPr="00DB05B8" w:rsidRDefault="00B13DDE" w:rsidP="00187664">
      <w:pPr>
        <w:ind w:firstLine="567"/>
        <w:jc w:val="both"/>
        <w:rPr>
          <w:sz w:val="24"/>
          <w:szCs w:val="24"/>
        </w:rPr>
      </w:pPr>
      <w:r>
        <w:rPr>
          <w:sz w:val="24"/>
          <w:szCs w:val="24"/>
        </w:rPr>
        <w:t xml:space="preserve">5.1.2. Заказчик в течение </w:t>
      </w:r>
      <w:r w:rsidR="002E6221">
        <w:rPr>
          <w:sz w:val="24"/>
          <w:szCs w:val="24"/>
        </w:rPr>
        <w:t>10</w:t>
      </w:r>
      <w:r w:rsidR="0053603A">
        <w:rPr>
          <w:sz w:val="24"/>
          <w:szCs w:val="24"/>
        </w:rPr>
        <w:t xml:space="preserve"> </w:t>
      </w:r>
      <w:r w:rsidR="002E6221">
        <w:rPr>
          <w:sz w:val="24"/>
          <w:szCs w:val="24"/>
        </w:rPr>
        <w:t>(десяти)</w:t>
      </w:r>
      <w:r w:rsidR="00187664" w:rsidRPr="00DB05B8">
        <w:rPr>
          <w:sz w:val="24"/>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14:paraId="6B2E21A5" w14:textId="77777777" w:rsidR="00187664" w:rsidRPr="00DB05B8" w:rsidRDefault="00187664" w:rsidP="00187664">
      <w:pPr>
        <w:ind w:firstLine="567"/>
        <w:jc w:val="both"/>
        <w:rPr>
          <w:sz w:val="24"/>
          <w:szCs w:val="24"/>
        </w:rPr>
      </w:pPr>
      <w:r w:rsidRPr="00DB05B8">
        <w:rPr>
          <w:sz w:val="24"/>
          <w:szCs w:val="24"/>
        </w:rPr>
        <w:lastRenderedPageBreak/>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14:paraId="6B2E21A6" w14:textId="77777777" w:rsidR="00187664" w:rsidRPr="00DB05B8" w:rsidRDefault="00187664" w:rsidP="00187664">
      <w:pPr>
        <w:jc w:val="both"/>
        <w:rPr>
          <w:sz w:val="24"/>
          <w:szCs w:val="24"/>
        </w:rPr>
      </w:pPr>
    </w:p>
    <w:p w14:paraId="6B2E21A7" w14:textId="77777777" w:rsidR="00187664" w:rsidRPr="00DB05B8" w:rsidRDefault="00187664" w:rsidP="00187664">
      <w:pPr>
        <w:jc w:val="center"/>
        <w:rPr>
          <w:b/>
          <w:bCs/>
          <w:sz w:val="24"/>
          <w:szCs w:val="24"/>
        </w:rPr>
      </w:pPr>
      <w:r w:rsidRPr="00DB05B8">
        <w:rPr>
          <w:b/>
          <w:bCs/>
          <w:sz w:val="24"/>
          <w:szCs w:val="24"/>
        </w:rPr>
        <w:t>6. ИСПЫТАНИЯ ОБОРУДОВАНИЯ</w:t>
      </w:r>
    </w:p>
    <w:p w14:paraId="6B2E21A8" w14:textId="1566C037" w:rsidR="00187664" w:rsidRPr="00DB05B8" w:rsidRDefault="00187664" w:rsidP="00187664">
      <w:pPr>
        <w:ind w:firstLine="567"/>
        <w:jc w:val="both"/>
        <w:rPr>
          <w:sz w:val="24"/>
          <w:szCs w:val="24"/>
        </w:rPr>
      </w:pPr>
      <w:r w:rsidRPr="00DB05B8">
        <w:rPr>
          <w:sz w:val="24"/>
          <w:szCs w:val="24"/>
        </w:rPr>
        <w:t xml:space="preserve">6.1. Стороны обязуются приступить к испытаниям </w:t>
      </w:r>
      <w:r w:rsidRPr="00DB05B8">
        <w:rPr>
          <w:i/>
          <w:sz w:val="24"/>
          <w:szCs w:val="24"/>
        </w:rPr>
        <w:t>Оборудования</w:t>
      </w:r>
      <w:r w:rsidR="00B13DDE">
        <w:rPr>
          <w:sz w:val="24"/>
          <w:szCs w:val="24"/>
        </w:rPr>
        <w:t xml:space="preserve"> в течение </w:t>
      </w:r>
      <w:r w:rsidR="00CC4A28">
        <w:rPr>
          <w:sz w:val="24"/>
          <w:szCs w:val="24"/>
        </w:rPr>
        <w:t>10 (десяти)</w:t>
      </w:r>
      <w:r w:rsidRPr="00DB05B8">
        <w:rPr>
          <w:sz w:val="24"/>
          <w:szCs w:val="24"/>
        </w:rPr>
        <w:t xml:space="preserve"> дней с момента получения Заказчиком письменного уведомления Подрядчика о готовности к предпусковым и пусковым испытаниям.</w:t>
      </w:r>
    </w:p>
    <w:p w14:paraId="6B2E21A9" w14:textId="7A819DEB" w:rsidR="00187664" w:rsidRPr="00886153" w:rsidRDefault="00187664" w:rsidP="00187664">
      <w:pPr>
        <w:ind w:firstLine="567"/>
        <w:jc w:val="both"/>
        <w:rPr>
          <w:sz w:val="24"/>
          <w:szCs w:val="24"/>
        </w:rPr>
      </w:pPr>
      <w:r w:rsidRPr="00DB05B8">
        <w:rPr>
          <w:sz w:val="24"/>
          <w:szCs w:val="24"/>
        </w:rPr>
        <w:t xml:space="preserve">6.2.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w:t>
      </w:r>
      <w:r w:rsidRPr="00886153">
        <w:rPr>
          <w:sz w:val="24"/>
          <w:szCs w:val="24"/>
        </w:rPr>
        <w:t>Приложениями №</w:t>
      </w:r>
      <w:r w:rsidR="00B13DDE" w:rsidRPr="00886153">
        <w:rPr>
          <w:sz w:val="24"/>
          <w:szCs w:val="24"/>
        </w:rPr>
        <w:t>7</w:t>
      </w:r>
      <w:r w:rsidRPr="00886153">
        <w:rPr>
          <w:sz w:val="24"/>
          <w:szCs w:val="24"/>
        </w:rPr>
        <w:t xml:space="preserve"> </w:t>
      </w:r>
      <w:r w:rsidRPr="00DB05B8">
        <w:rPr>
          <w:sz w:val="24"/>
          <w:szCs w:val="24"/>
        </w:rPr>
        <w:t xml:space="preserve">к настоящему Договору. </w:t>
      </w:r>
      <w:r w:rsidRPr="00886153">
        <w:rPr>
          <w:i/>
          <w:sz w:val="24"/>
          <w:szCs w:val="24"/>
        </w:rPr>
        <w:t>Вся электроэнергия, выработанная в процессе проведения пуско-наладочных работ и испытаний, принадлежит Заказчику.</w:t>
      </w:r>
    </w:p>
    <w:p w14:paraId="6B2E21AA" w14:textId="77777777" w:rsidR="00187664" w:rsidRPr="00DB05B8" w:rsidRDefault="00187664" w:rsidP="00187664">
      <w:pPr>
        <w:ind w:firstLine="567"/>
        <w:jc w:val="both"/>
        <w:rPr>
          <w:sz w:val="24"/>
          <w:szCs w:val="24"/>
        </w:rPr>
      </w:pPr>
      <w:r w:rsidRPr="00DB05B8">
        <w:rPr>
          <w:sz w:val="24"/>
          <w:szCs w:val="24"/>
        </w:rPr>
        <w:t>6.3. Все виды испытаний проводятся в присутствии представителей Заказчика и оформляются двусторонними актами.</w:t>
      </w:r>
    </w:p>
    <w:p w14:paraId="6B2E21AB" w14:textId="77777777" w:rsidR="00187664" w:rsidRPr="00DB05B8" w:rsidRDefault="00187664" w:rsidP="00187664">
      <w:pPr>
        <w:ind w:firstLine="567"/>
        <w:jc w:val="both"/>
        <w:rPr>
          <w:i/>
          <w:sz w:val="24"/>
          <w:szCs w:val="24"/>
        </w:rPr>
      </w:pPr>
      <w:r w:rsidRPr="00DB05B8">
        <w:rPr>
          <w:i/>
          <w:sz w:val="24"/>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 w14:paraId="6B2E21AC" w14:textId="77777777" w:rsidR="00187664" w:rsidRPr="00DB05B8" w:rsidRDefault="00187664" w:rsidP="00187664">
      <w:pPr>
        <w:jc w:val="both"/>
        <w:rPr>
          <w:sz w:val="24"/>
          <w:szCs w:val="24"/>
        </w:rPr>
      </w:pPr>
    </w:p>
    <w:p w14:paraId="6B2E21AD" w14:textId="77777777" w:rsidR="00187664" w:rsidRPr="00DB05B8" w:rsidRDefault="00187664" w:rsidP="00187664">
      <w:pPr>
        <w:spacing w:line="240" w:lineRule="atLeast"/>
        <w:jc w:val="center"/>
        <w:rPr>
          <w:b/>
          <w:sz w:val="24"/>
          <w:szCs w:val="24"/>
        </w:rPr>
      </w:pPr>
      <w:r w:rsidRPr="00DB05B8">
        <w:rPr>
          <w:b/>
          <w:noProof/>
          <w:sz w:val="24"/>
          <w:szCs w:val="24"/>
        </w:rPr>
        <w:t>7.</w:t>
      </w:r>
      <w:r w:rsidRPr="00DB05B8">
        <w:rPr>
          <w:b/>
          <w:sz w:val="24"/>
          <w:szCs w:val="24"/>
        </w:rPr>
        <w:t xml:space="preserve"> ПОРЯДОК ОПЛАТЫ РАБОТ</w:t>
      </w:r>
    </w:p>
    <w:p w14:paraId="6B2E21AE" w14:textId="77777777" w:rsidR="00187664" w:rsidRPr="00DB05B8" w:rsidRDefault="00187664" w:rsidP="00187664">
      <w:pPr>
        <w:spacing w:line="240" w:lineRule="atLeast"/>
        <w:ind w:firstLine="567"/>
        <w:jc w:val="both"/>
        <w:rPr>
          <w:i/>
          <w:sz w:val="24"/>
          <w:szCs w:val="24"/>
        </w:rPr>
      </w:pPr>
      <w:r w:rsidRPr="00DB05B8">
        <w:rPr>
          <w:i/>
          <w:sz w:val="24"/>
          <w:szCs w:val="24"/>
        </w:rPr>
        <w:t xml:space="preserve">7.1.  Заказчик оплачивает Подрядчику выполненные и принятые Работы (этап работ) на основании подписанных обеими Сторонами: </w:t>
      </w:r>
    </w:p>
    <w:p w14:paraId="6B2E21AF" w14:textId="77777777" w:rsidR="00187664" w:rsidRPr="00DB05B8" w:rsidRDefault="00187664" w:rsidP="00187664">
      <w:pPr>
        <w:spacing w:line="240" w:lineRule="atLeast"/>
        <w:ind w:firstLine="567"/>
        <w:jc w:val="both"/>
        <w:rPr>
          <w:i/>
          <w:sz w:val="24"/>
          <w:szCs w:val="24"/>
        </w:rPr>
      </w:pPr>
      <w:r w:rsidRPr="00DB05B8">
        <w:rPr>
          <w:i/>
          <w:sz w:val="24"/>
          <w:szCs w:val="24"/>
        </w:rPr>
        <w:t>Актов о приемке выполненных работ (форма КС-2),</w:t>
      </w:r>
    </w:p>
    <w:p w14:paraId="6B2E21B0" w14:textId="77777777" w:rsidR="00187664" w:rsidRPr="00DB05B8" w:rsidRDefault="00187664" w:rsidP="00187664">
      <w:pPr>
        <w:spacing w:line="240" w:lineRule="atLeast"/>
        <w:ind w:firstLine="567"/>
        <w:jc w:val="both"/>
        <w:rPr>
          <w:i/>
          <w:noProof/>
          <w:sz w:val="24"/>
          <w:szCs w:val="24"/>
        </w:rPr>
      </w:pPr>
      <w:r w:rsidRPr="00DB05B8">
        <w:rPr>
          <w:i/>
          <w:sz w:val="24"/>
          <w:szCs w:val="24"/>
        </w:rPr>
        <w:t>Справок о стоимости выполненных работ и затрат (форма</w:t>
      </w:r>
      <w:r w:rsidRPr="00DB05B8">
        <w:rPr>
          <w:i/>
          <w:noProof/>
          <w:sz w:val="24"/>
          <w:szCs w:val="24"/>
        </w:rPr>
        <w:t xml:space="preserve"> КС-3), </w:t>
      </w:r>
    </w:p>
    <w:p w14:paraId="6B2E21B1" w14:textId="77777777" w:rsidR="00187664" w:rsidRPr="00DB05B8" w:rsidRDefault="00187664" w:rsidP="00187664">
      <w:pPr>
        <w:spacing w:line="240" w:lineRule="atLeast"/>
        <w:ind w:firstLine="567"/>
        <w:jc w:val="both"/>
        <w:rPr>
          <w:i/>
          <w:noProof/>
          <w:sz w:val="24"/>
          <w:szCs w:val="24"/>
        </w:rPr>
      </w:pPr>
      <w:r w:rsidRPr="00DB05B8">
        <w:rPr>
          <w:i/>
          <w:noProof/>
          <w:sz w:val="24"/>
          <w:szCs w:val="24"/>
        </w:rPr>
        <w:t xml:space="preserve">Счета, </w:t>
      </w:r>
    </w:p>
    <w:p w14:paraId="6B2E21B2" w14:textId="77777777" w:rsidR="00187664" w:rsidRPr="00DB05B8" w:rsidRDefault="00187664" w:rsidP="00187664">
      <w:pPr>
        <w:spacing w:line="240" w:lineRule="atLeast"/>
        <w:ind w:firstLine="567"/>
        <w:jc w:val="both"/>
        <w:rPr>
          <w:i/>
          <w:noProof/>
          <w:sz w:val="24"/>
          <w:szCs w:val="24"/>
        </w:rPr>
      </w:pPr>
      <w:r w:rsidRPr="00DB05B8">
        <w:rPr>
          <w:i/>
          <w:noProof/>
          <w:sz w:val="24"/>
          <w:szCs w:val="24"/>
        </w:rPr>
        <w:t xml:space="preserve">Исполнительской документации </w:t>
      </w:r>
    </w:p>
    <w:p w14:paraId="6B2E21B3" w14:textId="48DF72B7" w:rsidR="00187664" w:rsidRPr="00DB05B8" w:rsidRDefault="00187664" w:rsidP="00187664">
      <w:pPr>
        <w:spacing w:line="240" w:lineRule="atLeast"/>
        <w:ind w:firstLine="567"/>
        <w:jc w:val="both"/>
        <w:rPr>
          <w:i/>
          <w:sz w:val="24"/>
          <w:szCs w:val="24"/>
        </w:rPr>
      </w:pPr>
      <w:r w:rsidRPr="00DB05B8">
        <w:rPr>
          <w:i/>
          <w:sz w:val="24"/>
          <w:szCs w:val="24"/>
        </w:rPr>
        <w:t>и выставляе</w:t>
      </w:r>
      <w:r w:rsidR="00F63A97">
        <w:rPr>
          <w:i/>
          <w:sz w:val="24"/>
          <w:szCs w:val="24"/>
        </w:rPr>
        <w:t>мых Подрядчиком счетов-фактур</w:t>
      </w:r>
    </w:p>
    <w:p w14:paraId="6B2E21B4" w14:textId="430AE535" w:rsidR="00187664" w:rsidRPr="00451394" w:rsidRDefault="00187664" w:rsidP="00187664">
      <w:pPr>
        <w:spacing w:line="240" w:lineRule="atLeast"/>
        <w:ind w:firstLine="567"/>
        <w:jc w:val="both"/>
        <w:rPr>
          <w:sz w:val="24"/>
          <w:szCs w:val="24"/>
        </w:rPr>
      </w:pPr>
      <w:r w:rsidRPr="00451394">
        <w:rPr>
          <w:sz w:val="24"/>
          <w:szCs w:val="24"/>
        </w:rPr>
        <w:t xml:space="preserve">в течение </w:t>
      </w:r>
      <w:r w:rsidR="00F63A97">
        <w:rPr>
          <w:sz w:val="24"/>
          <w:szCs w:val="24"/>
        </w:rPr>
        <w:t>30</w:t>
      </w:r>
      <w:r w:rsidRPr="00451394">
        <w:rPr>
          <w:sz w:val="24"/>
          <w:szCs w:val="24"/>
        </w:rPr>
        <w:t xml:space="preserve"> календарных дней с даты </w:t>
      </w:r>
      <w:r w:rsidR="006929F7" w:rsidRPr="00451394">
        <w:rPr>
          <w:sz w:val="24"/>
          <w:szCs w:val="24"/>
        </w:rPr>
        <w:t>подписания Актов о приемке выполненных работ</w:t>
      </w:r>
      <w:r w:rsidRPr="00451394">
        <w:rPr>
          <w:sz w:val="24"/>
          <w:szCs w:val="24"/>
        </w:rPr>
        <w:t xml:space="preserve"> при условии предоставления ко</w:t>
      </w:r>
      <w:r w:rsidR="00F63A97">
        <w:rPr>
          <w:sz w:val="24"/>
          <w:szCs w:val="24"/>
        </w:rPr>
        <w:t>мплекта документов согласно п.</w:t>
      </w:r>
      <w:r w:rsidRPr="00451394">
        <w:rPr>
          <w:sz w:val="24"/>
          <w:szCs w:val="24"/>
        </w:rPr>
        <w:t xml:space="preserve">7.1. Договора. </w:t>
      </w:r>
    </w:p>
    <w:p w14:paraId="6B2E21B5" w14:textId="77777777" w:rsidR="00187664" w:rsidRPr="00451394" w:rsidRDefault="00187664" w:rsidP="00187664">
      <w:pPr>
        <w:spacing w:line="240" w:lineRule="atLeast"/>
        <w:ind w:firstLine="567"/>
        <w:jc w:val="both"/>
        <w:rPr>
          <w:sz w:val="24"/>
          <w:szCs w:val="24"/>
        </w:rPr>
      </w:pPr>
      <w:r w:rsidRPr="00451394">
        <w:rPr>
          <w:sz w:val="24"/>
          <w:szCs w:val="24"/>
        </w:rPr>
        <w:t>В случае задержки представления документов, указанных в п. 7.1.,  срок оплаты увеличивается на соответствующее количество дней.</w:t>
      </w:r>
    </w:p>
    <w:p w14:paraId="6B2E21B7" w14:textId="77777777" w:rsidR="00187664" w:rsidRPr="00DB05B8" w:rsidRDefault="00187664" w:rsidP="00187664">
      <w:pPr>
        <w:spacing w:line="240" w:lineRule="atLeast"/>
        <w:ind w:firstLine="567"/>
        <w:jc w:val="both"/>
        <w:rPr>
          <w:i/>
          <w:sz w:val="24"/>
          <w:szCs w:val="24"/>
        </w:rPr>
      </w:pPr>
      <w:r w:rsidRPr="00DB05B8">
        <w:rPr>
          <w:i/>
          <w:sz w:val="24"/>
          <w:szCs w:val="24"/>
        </w:rPr>
        <w:t>Заказчик вправе досрочно производить оплату выполненных Работ.</w:t>
      </w:r>
    </w:p>
    <w:p w14:paraId="6B2E21B8" w14:textId="77777777" w:rsidR="00187664" w:rsidRPr="00451394" w:rsidRDefault="00187664" w:rsidP="00187664">
      <w:pPr>
        <w:spacing w:line="240" w:lineRule="atLeast"/>
        <w:ind w:firstLine="567"/>
        <w:jc w:val="both"/>
        <w:rPr>
          <w:sz w:val="24"/>
          <w:szCs w:val="24"/>
        </w:rPr>
      </w:pPr>
      <w:r w:rsidRPr="00451394">
        <w:rPr>
          <w:sz w:val="24"/>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14:paraId="6B2E21B9" w14:textId="77777777" w:rsidR="00187664" w:rsidRPr="00451394" w:rsidRDefault="00187664" w:rsidP="00187664">
      <w:pPr>
        <w:spacing w:line="240" w:lineRule="atLeast"/>
        <w:ind w:firstLine="567"/>
        <w:jc w:val="both"/>
        <w:rPr>
          <w:sz w:val="24"/>
          <w:szCs w:val="24"/>
        </w:rPr>
      </w:pPr>
      <w:r w:rsidRPr="00451394">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6B2E21BA" w14:textId="77777777" w:rsidR="00187664" w:rsidRDefault="00187664" w:rsidP="00187664">
      <w:pPr>
        <w:spacing w:line="240" w:lineRule="atLeast"/>
        <w:ind w:firstLine="567"/>
        <w:jc w:val="both"/>
        <w:rPr>
          <w:i/>
          <w:sz w:val="24"/>
          <w:szCs w:val="24"/>
        </w:rPr>
      </w:pPr>
      <w:r w:rsidRPr="00DB05B8">
        <w:rPr>
          <w:i/>
          <w:sz w:val="24"/>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14:paraId="65B99521" w14:textId="50FF5963" w:rsidR="00541862" w:rsidRPr="00541862" w:rsidRDefault="00541862" w:rsidP="00541862">
      <w:pPr>
        <w:widowControl w:val="0"/>
        <w:suppressAutoHyphens/>
        <w:jc w:val="both"/>
        <w:rPr>
          <w:rFonts w:eastAsia="Andale Sans UI"/>
          <w:color w:val="FF0000"/>
          <w:kern w:val="1"/>
          <w:sz w:val="24"/>
          <w:szCs w:val="24"/>
          <w:lang w:eastAsia="ar-SA"/>
        </w:rPr>
      </w:pPr>
      <w:r w:rsidRPr="00541862">
        <w:rPr>
          <w:rFonts w:eastAsia="Andale Sans UI"/>
          <w:color w:val="FF0000"/>
          <w:kern w:val="1"/>
          <w:sz w:val="24"/>
          <w:szCs w:val="24"/>
          <w:lang w:eastAsia="ar-SA"/>
        </w:rPr>
        <w:t xml:space="preserve">        </w:t>
      </w:r>
    </w:p>
    <w:p w14:paraId="6B2E21BB" w14:textId="77777777" w:rsidR="00187664" w:rsidRPr="00DB05B8" w:rsidRDefault="00187664" w:rsidP="00187664">
      <w:pPr>
        <w:spacing w:line="240" w:lineRule="atLeast"/>
        <w:jc w:val="both"/>
        <w:rPr>
          <w:i/>
          <w:sz w:val="24"/>
          <w:szCs w:val="24"/>
        </w:rPr>
      </w:pPr>
    </w:p>
    <w:p w14:paraId="6B2E21BC" w14:textId="77777777" w:rsidR="00187664" w:rsidRPr="00DB05B8" w:rsidRDefault="00187664" w:rsidP="00187664">
      <w:pPr>
        <w:spacing w:line="266" w:lineRule="exact"/>
        <w:jc w:val="center"/>
        <w:rPr>
          <w:b/>
          <w:sz w:val="24"/>
          <w:szCs w:val="24"/>
        </w:rPr>
      </w:pPr>
      <w:r w:rsidRPr="00DB05B8">
        <w:rPr>
          <w:b/>
          <w:sz w:val="24"/>
          <w:szCs w:val="24"/>
        </w:rPr>
        <w:t>8. ГАРАНТИЙНЫЕ ОБЯЗАТЕЛЬСТВА ПОДРЯДЧИКА</w:t>
      </w:r>
    </w:p>
    <w:p w14:paraId="6B2E21BD" w14:textId="77777777" w:rsidR="00187664" w:rsidRPr="00DB05B8" w:rsidRDefault="00187664" w:rsidP="00187664">
      <w:pPr>
        <w:spacing w:line="266" w:lineRule="exact"/>
        <w:ind w:firstLine="567"/>
        <w:jc w:val="both"/>
        <w:rPr>
          <w:b/>
          <w:sz w:val="24"/>
          <w:szCs w:val="24"/>
        </w:rPr>
      </w:pPr>
      <w:r w:rsidRPr="00DB05B8">
        <w:rPr>
          <w:b/>
          <w:sz w:val="24"/>
          <w:szCs w:val="24"/>
        </w:rPr>
        <w:t>8.1. Гарантийные обязательства на Оборудование.</w:t>
      </w:r>
    </w:p>
    <w:p w14:paraId="6B2E21BE" w14:textId="77777777" w:rsidR="00187664" w:rsidRPr="00DB05B8" w:rsidRDefault="00187664" w:rsidP="00187664">
      <w:pPr>
        <w:spacing w:line="266" w:lineRule="exact"/>
        <w:ind w:firstLine="567"/>
        <w:jc w:val="both"/>
        <w:rPr>
          <w:sz w:val="24"/>
          <w:szCs w:val="24"/>
        </w:rPr>
      </w:pPr>
      <w:r w:rsidRPr="00DB05B8">
        <w:rPr>
          <w:sz w:val="24"/>
          <w:szCs w:val="24"/>
        </w:rPr>
        <w:t>Поставленное Оборудование укомплектовано всем необходимым вспомогательным оборудованием.</w:t>
      </w:r>
    </w:p>
    <w:p w14:paraId="6B2E21BF" w14:textId="77777777" w:rsidR="00187664" w:rsidRPr="00DB05B8" w:rsidRDefault="00187664" w:rsidP="00187664">
      <w:pPr>
        <w:spacing w:line="266" w:lineRule="exact"/>
        <w:ind w:firstLine="567"/>
        <w:jc w:val="both"/>
        <w:rPr>
          <w:sz w:val="24"/>
          <w:szCs w:val="24"/>
        </w:rPr>
      </w:pPr>
      <w:r w:rsidRPr="00DB05B8">
        <w:rPr>
          <w:sz w:val="24"/>
          <w:szCs w:val="24"/>
        </w:rPr>
        <w:t>Всё Оборудование является новым.</w:t>
      </w:r>
    </w:p>
    <w:p w14:paraId="6B2E21C0" w14:textId="77777777" w:rsidR="00187664" w:rsidRPr="00DB05B8" w:rsidRDefault="00187664" w:rsidP="00187664">
      <w:pPr>
        <w:spacing w:line="266" w:lineRule="exact"/>
        <w:ind w:firstLine="567"/>
        <w:jc w:val="both"/>
        <w:rPr>
          <w:sz w:val="24"/>
          <w:szCs w:val="24"/>
        </w:rPr>
      </w:pPr>
      <w:r w:rsidRPr="00DB05B8">
        <w:rPr>
          <w:sz w:val="24"/>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14:paraId="6B2E21C1" w14:textId="77777777" w:rsidR="00187664" w:rsidRPr="00DB05B8" w:rsidRDefault="00187664" w:rsidP="00187664">
      <w:pPr>
        <w:spacing w:line="266" w:lineRule="exact"/>
        <w:ind w:firstLine="567"/>
        <w:jc w:val="both"/>
        <w:rPr>
          <w:sz w:val="24"/>
          <w:szCs w:val="24"/>
        </w:rPr>
      </w:pPr>
      <w:r w:rsidRPr="00DB05B8">
        <w:rPr>
          <w:sz w:val="24"/>
          <w:szCs w:val="24"/>
        </w:rPr>
        <w:t>Комплектность поставляемого Оборудования и переданной технической документации соответствует требованиям Договора.</w:t>
      </w:r>
    </w:p>
    <w:p w14:paraId="6B2E21C2" w14:textId="6F1518A8" w:rsidR="00187664" w:rsidRPr="00DB05B8" w:rsidRDefault="00187664" w:rsidP="00187664">
      <w:pPr>
        <w:spacing w:line="266" w:lineRule="exact"/>
        <w:ind w:firstLine="567"/>
        <w:jc w:val="both"/>
        <w:rPr>
          <w:sz w:val="24"/>
          <w:szCs w:val="24"/>
        </w:rPr>
      </w:pPr>
      <w:r w:rsidRPr="00DB05B8">
        <w:rPr>
          <w:sz w:val="24"/>
          <w:szCs w:val="24"/>
        </w:rPr>
        <w:tab/>
        <w:t xml:space="preserve">Гарантийный период эксплуатации Оборудования </w:t>
      </w:r>
      <w:r w:rsidR="00886153">
        <w:rPr>
          <w:i/>
          <w:sz w:val="24"/>
          <w:szCs w:val="24"/>
        </w:rPr>
        <w:t>составляет</w:t>
      </w:r>
      <w:r w:rsidRPr="00DB05B8">
        <w:rPr>
          <w:i/>
          <w:sz w:val="24"/>
          <w:szCs w:val="24"/>
        </w:rPr>
        <w:t xml:space="preserve"> </w:t>
      </w:r>
      <w:r w:rsidR="001232A2">
        <w:rPr>
          <w:i/>
          <w:sz w:val="24"/>
          <w:szCs w:val="24"/>
        </w:rPr>
        <w:t>24</w:t>
      </w:r>
      <w:r w:rsidRPr="00DB05B8">
        <w:rPr>
          <w:i/>
          <w:sz w:val="24"/>
          <w:szCs w:val="24"/>
        </w:rPr>
        <w:t xml:space="preserve"> (</w:t>
      </w:r>
      <w:r w:rsidR="001232A2">
        <w:rPr>
          <w:i/>
          <w:sz w:val="24"/>
          <w:szCs w:val="24"/>
        </w:rPr>
        <w:t>дв</w:t>
      </w:r>
      <w:r w:rsidR="00886153">
        <w:rPr>
          <w:i/>
          <w:sz w:val="24"/>
          <w:szCs w:val="24"/>
        </w:rPr>
        <w:t>адцать</w:t>
      </w:r>
      <w:r w:rsidR="001232A2">
        <w:rPr>
          <w:i/>
          <w:sz w:val="24"/>
          <w:szCs w:val="24"/>
        </w:rPr>
        <w:t xml:space="preserve"> четыре</w:t>
      </w:r>
      <w:r w:rsidRPr="00DB05B8">
        <w:rPr>
          <w:i/>
          <w:sz w:val="24"/>
          <w:szCs w:val="24"/>
        </w:rPr>
        <w:t>) месяц</w:t>
      </w:r>
      <w:r w:rsidR="001232A2">
        <w:rPr>
          <w:i/>
          <w:sz w:val="24"/>
          <w:szCs w:val="24"/>
        </w:rPr>
        <w:t>а</w:t>
      </w:r>
      <w:r w:rsidRPr="00DB05B8">
        <w:rPr>
          <w:sz w:val="24"/>
          <w:szCs w:val="24"/>
        </w:rPr>
        <w:t xml:space="preserve"> с даты</w:t>
      </w:r>
      <w:r w:rsidR="00886153">
        <w:rPr>
          <w:sz w:val="24"/>
          <w:szCs w:val="24"/>
        </w:rPr>
        <w:t xml:space="preserve"> подписания акта</w:t>
      </w:r>
      <w:r w:rsidRPr="00DB05B8">
        <w:rPr>
          <w:sz w:val="24"/>
          <w:szCs w:val="24"/>
        </w:rPr>
        <w:t xml:space="preserve"> приема-передачи Работ по Договору на весь объем Работ. В случае если законодательством установлен более длительный гарантийный срок,  то </w:t>
      </w:r>
      <w:r w:rsidRPr="00DB05B8">
        <w:rPr>
          <w:sz w:val="24"/>
          <w:szCs w:val="24"/>
        </w:rPr>
        <w:lastRenderedPageBreak/>
        <w:t>гарантийные обязательства Подрядчика распространяются на срок, установленный законодательством.</w:t>
      </w:r>
    </w:p>
    <w:p w14:paraId="6B2E21C3"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14:paraId="6B2E21C4"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14:paraId="6B2E21C5"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14:paraId="6B2E21C6"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14:paraId="6B2E21C7"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14:paraId="6B2E21C8" w14:textId="77777777" w:rsidR="00187664" w:rsidRPr="00DB05B8" w:rsidRDefault="00187664" w:rsidP="00187664">
      <w:pPr>
        <w:pStyle w:val="31"/>
        <w:shd w:val="clear" w:color="auto" w:fill="auto"/>
        <w:tabs>
          <w:tab w:val="left" w:pos="709"/>
        </w:tabs>
        <w:spacing w:line="240" w:lineRule="auto"/>
        <w:ind w:right="20" w:firstLine="0"/>
        <w:rPr>
          <w:rFonts w:ascii="Times New Roman" w:hAnsi="Times New Roman" w:cs="Times New Roman"/>
        </w:rPr>
      </w:pPr>
    </w:p>
    <w:p w14:paraId="6B2E21C9" w14:textId="77777777" w:rsidR="00187664" w:rsidRPr="00DB05B8"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DB05B8">
        <w:rPr>
          <w:rFonts w:ascii="Times New Roman" w:hAnsi="Times New Roman" w:cs="Times New Roman"/>
          <w:b/>
        </w:rPr>
        <w:t xml:space="preserve">Гарантийные обязательства на Работы </w:t>
      </w:r>
    </w:p>
    <w:p w14:paraId="6B2E21CA" w14:textId="6053EB53"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 xml:space="preserve">Гарантийный срок на выполненные Работы составляет </w:t>
      </w:r>
      <w:r w:rsidR="001232A2">
        <w:rPr>
          <w:rFonts w:ascii="Times New Roman" w:hAnsi="Times New Roman" w:cs="Times New Roman"/>
        </w:rPr>
        <w:t>24</w:t>
      </w:r>
      <w:r w:rsidRPr="00DB05B8">
        <w:rPr>
          <w:rFonts w:ascii="Times New Roman" w:hAnsi="Times New Roman" w:cs="Times New Roman"/>
          <w:i/>
        </w:rPr>
        <w:t xml:space="preserve"> </w:t>
      </w:r>
      <w:r w:rsidR="001232A2">
        <w:rPr>
          <w:rFonts w:ascii="Times New Roman" w:hAnsi="Times New Roman" w:cs="Times New Roman"/>
          <w:i/>
        </w:rPr>
        <w:t>(</w:t>
      </w:r>
      <w:r w:rsidR="006564B1">
        <w:rPr>
          <w:rFonts w:ascii="Times New Roman" w:hAnsi="Times New Roman" w:cs="Times New Roman"/>
          <w:i/>
        </w:rPr>
        <w:t>двадцать</w:t>
      </w:r>
      <w:r w:rsidR="001232A2">
        <w:rPr>
          <w:rFonts w:ascii="Times New Roman" w:hAnsi="Times New Roman" w:cs="Times New Roman"/>
          <w:i/>
        </w:rPr>
        <w:t xml:space="preserve"> четыре</w:t>
      </w:r>
      <w:r w:rsidRPr="00DB05B8">
        <w:rPr>
          <w:rFonts w:ascii="Times New Roman" w:hAnsi="Times New Roman" w:cs="Times New Roman"/>
          <w:i/>
        </w:rPr>
        <w:t>) м</w:t>
      </w:r>
      <w:r w:rsidRPr="00DB05B8">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6B2E21CB"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i/>
        </w:rPr>
      </w:pPr>
      <w:r w:rsidRPr="00DB05B8">
        <w:rPr>
          <w:rFonts w:ascii="Times New Roman" w:hAnsi="Times New Roman" w:cs="Times New Roman"/>
          <w:i/>
        </w:rPr>
        <w:t xml:space="preserve">В отношении материалов, запасных частей и иных материальных ресурсов Подрядчика, используемых Подрядчиком при выполнении Работ, гарантийный срок составляет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14:paraId="6B2E21CC" w14:textId="77777777"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14:paraId="6B2E21CD"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6B2E21CE"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6B2E21CF"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ab/>
        <w:t>Подрядчик гарантирует:</w:t>
      </w:r>
    </w:p>
    <w:p w14:paraId="6B2E21D0"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 xml:space="preserve">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w:t>
      </w:r>
      <w:r w:rsidRPr="00DB05B8">
        <w:rPr>
          <w:rFonts w:ascii="Times New Roman" w:hAnsi="Times New Roman" w:cs="Times New Roman"/>
        </w:rPr>
        <w:lastRenderedPageBreak/>
        <w:t>условиям, обеспеченность их соответствующими сертификатами, техническими паспортами и другими документами, удостоверяющими их качество;</w:t>
      </w:r>
    </w:p>
    <w:p w14:paraId="6B2E21D1"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качество выполнения всех Работ в соответствии с действующими нормами и правилами;</w:t>
      </w:r>
    </w:p>
    <w:p w14:paraId="6B2E21D2"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устранение всех недостатков и дефектов, выявленных в гарантийный срок.</w:t>
      </w:r>
    </w:p>
    <w:p w14:paraId="6B2E21D3" w14:textId="77777777" w:rsidR="00187664" w:rsidRPr="00DB05B8"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DB05B8">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14:paraId="6B2E21D4" w14:textId="77777777" w:rsidR="00187664" w:rsidRPr="00DB05B8" w:rsidRDefault="00187664" w:rsidP="00187664">
      <w:pPr>
        <w:spacing w:line="270" w:lineRule="exact"/>
        <w:ind w:left="3040"/>
        <w:rPr>
          <w:sz w:val="24"/>
          <w:szCs w:val="24"/>
        </w:rPr>
      </w:pPr>
    </w:p>
    <w:p w14:paraId="6B2E21D5" w14:textId="77777777" w:rsidR="00187664" w:rsidRPr="00DB05B8" w:rsidRDefault="00187664" w:rsidP="00187664">
      <w:pPr>
        <w:numPr>
          <w:ilvl w:val="0"/>
          <w:numId w:val="12"/>
        </w:numPr>
        <w:spacing w:line="270" w:lineRule="exact"/>
        <w:jc w:val="center"/>
        <w:rPr>
          <w:b/>
          <w:sz w:val="24"/>
          <w:szCs w:val="24"/>
        </w:rPr>
      </w:pPr>
      <w:r w:rsidRPr="00DB05B8">
        <w:rPr>
          <w:b/>
          <w:sz w:val="24"/>
          <w:szCs w:val="24"/>
        </w:rPr>
        <w:t>ОТВЕТСТВЕННОСТЬ СТОРОН</w:t>
      </w:r>
    </w:p>
    <w:p w14:paraId="6B2E21D6"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6B2E21D7"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14:paraId="6B2E21D8" w14:textId="5A5E98A2"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w:t>
      </w:r>
      <w:r w:rsidR="00BB623B">
        <w:rPr>
          <w:sz w:val="24"/>
          <w:szCs w:val="24"/>
        </w:rPr>
        <w:t>трафактного Оборудования, а та</w:t>
      </w:r>
      <w:r w:rsidR="00BB623B" w:rsidRPr="00C54E53">
        <w:rPr>
          <w:sz w:val="24"/>
          <w:szCs w:val="24"/>
        </w:rPr>
        <w:t>к</w:t>
      </w:r>
      <w:r w:rsidRPr="00C54E53">
        <w:rPr>
          <w:sz w:val="24"/>
          <w:szCs w:val="24"/>
        </w:rPr>
        <w:t>ж</w:t>
      </w:r>
      <w:r w:rsidRPr="00DB05B8">
        <w:rPr>
          <w:sz w:val="24"/>
          <w:szCs w:val="24"/>
        </w:rPr>
        <w:t>е возмещает Заказчику иные понесенные Заказчиком убытки.</w:t>
      </w:r>
    </w:p>
    <w:p w14:paraId="6B2E21D9" w14:textId="6D3E9F98" w:rsidR="00187664" w:rsidRPr="00CE0ABF" w:rsidRDefault="00187664" w:rsidP="00187664">
      <w:pPr>
        <w:numPr>
          <w:ilvl w:val="1"/>
          <w:numId w:val="13"/>
        </w:numPr>
        <w:shd w:val="clear" w:color="auto" w:fill="FFFFFF"/>
        <w:tabs>
          <w:tab w:val="left" w:pos="1134"/>
        </w:tabs>
        <w:ind w:left="0" w:firstLine="567"/>
        <w:jc w:val="both"/>
        <w:rPr>
          <w:color w:val="FF0000"/>
          <w:sz w:val="24"/>
          <w:szCs w:val="24"/>
        </w:rPr>
      </w:pPr>
      <w:r w:rsidRPr="00886153">
        <w:rPr>
          <w:sz w:val="24"/>
          <w:szCs w:val="24"/>
        </w:rPr>
        <w:t>При несвоевременном представлении Поставщиком товаросопроводитель</w:t>
      </w:r>
      <w:r w:rsidR="00886153" w:rsidRPr="00886153">
        <w:rPr>
          <w:sz w:val="24"/>
          <w:szCs w:val="24"/>
        </w:rPr>
        <w:t>ной документации согласно п.3.2</w:t>
      </w:r>
      <w:r w:rsidRPr="00886153">
        <w:rPr>
          <w:sz w:val="24"/>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14:paraId="6B2E21DA" w14:textId="677C56D7" w:rsidR="00187664" w:rsidRPr="00DB05B8"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DB05B8">
        <w:rPr>
          <w:rFonts w:ascii="Times New Roman" w:hAnsi="Times New Roman" w:cs="Times New Roman"/>
        </w:rPr>
        <w:t>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w:t>
      </w:r>
      <w:r w:rsidR="006E2C18">
        <w:rPr>
          <w:rFonts w:ascii="Times New Roman" w:hAnsi="Times New Roman" w:cs="Times New Roman"/>
        </w:rPr>
        <w:t>ной в соответствующей Смете</w:t>
      </w:r>
      <w:r w:rsidR="00886153">
        <w:rPr>
          <w:rFonts w:ascii="Times New Roman" w:hAnsi="Times New Roman" w:cs="Times New Roman"/>
        </w:rPr>
        <w:t xml:space="preserve"> (Приложение № 3 к настоящему Договору)</w:t>
      </w:r>
      <w:r w:rsidRPr="00DB05B8">
        <w:rPr>
          <w:rFonts w:ascii="Times New Roman" w:hAnsi="Times New Roman" w:cs="Times New Roman"/>
        </w:rPr>
        <w:t xml:space="preserve">, за каждый день просрочки выполнения Работ. </w:t>
      </w:r>
    </w:p>
    <w:p w14:paraId="6B2E21DB"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6B2E21DC"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безвозмездного устранения недостатков в разумный срок;</w:t>
      </w:r>
    </w:p>
    <w:p w14:paraId="6B2E21DD"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соразмерного уменьшения установленной за Работы цены;</w:t>
      </w:r>
    </w:p>
    <w:p w14:paraId="6B2E21DE"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6B2E21DF" w14:textId="0EE8F0BA" w:rsidR="00187664" w:rsidRPr="00DB05B8" w:rsidRDefault="00187664" w:rsidP="00187664">
      <w:pPr>
        <w:numPr>
          <w:ilvl w:val="2"/>
          <w:numId w:val="13"/>
        </w:numPr>
        <w:shd w:val="clear" w:color="auto" w:fill="FFFFFF"/>
        <w:tabs>
          <w:tab w:val="num" w:pos="1418"/>
        </w:tabs>
        <w:ind w:left="0" w:firstLine="567"/>
        <w:jc w:val="both"/>
        <w:rPr>
          <w:sz w:val="24"/>
          <w:szCs w:val="24"/>
        </w:rPr>
      </w:pPr>
      <w:r w:rsidRPr="00DB05B8">
        <w:rPr>
          <w:sz w:val="24"/>
          <w:szCs w:val="24"/>
        </w:rPr>
        <w:t xml:space="preserve">потребовать уплаты штрафных санкций в размере  </w:t>
      </w:r>
      <w:r w:rsidRPr="00DB05B8">
        <w:rPr>
          <w:i/>
          <w:sz w:val="24"/>
          <w:szCs w:val="24"/>
        </w:rPr>
        <w:t xml:space="preserve">100 % (Ста процентов) </w:t>
      </w:r>
      <w:r w:rsidRPr="00DB05B8">
        <w:rPr>
          <w:sz w:val="24"/>
          <w:szCs w:val="24"/>
        </w:rPr>
        <w:t>от стоимости устранения недостатков.</w:t>
      </w:r>
    </w:p>
    <w:p w14:paraId="6B2E21E0" w14:textId="24D4B322"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r w:rsidRPr="00DB05B8">
        <w:rPr>
          <w:i/>
          <w:sz w:val="24"/>
          <w:szCs w:val="24"/>
        </w:rPr>
        <w:t>10% (Десяти процентов)</w:t>
      </w:r>
      <w:r w:rsidRPr="00DB05B8">
        <w:rPr>
          <w:sz w:val="24"/>
          <w:szCs w:val="24"/>
        </w:rPr>
        <w:t xml:space="preserve"> от стоимости Работ, выполняемых  Подрядчиком по настоящему Договору.</w:t>
      </w:r>
    </w:p>
    <w:p w14:paraId="6B2E21E1" w14:textId="1967CD1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r w:rsidRPr="00451394">
        <w:rPr>
          <w:i/>
          <w:sz w:val="24"/>
          <w:szCs w:val="24"/>
        </w:rPr>
        <w:t>20% (Двадцати процентов)</w:t>
      </w:r>
      <w:r w:rsidRPr="00DB05B8">
        <w:rPr>
          <w:i/>
          <w:sz w:val="24"/>
          <w:szCs w:val="24"/>
        </w:rPr>
        <w:t xml:space="preserve"> </w:t>
      </w:r>
      <w:r w:rsidRPr="00DB05B8">
        <w:rPr>
          <w:sz w:val="24"/>
          <w:szCs w:val="24"/>
        </w:rPr>
        <w:t xml:space="preserve">от стоимости элементов Оборудования, требующих восстановления.    </w:t>
      </w:r>
    </w:p>
    <w:p w14:paraId="6B2E21E2" w14:textId="65BA34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w:t>
      </w:r>
      <w:r w:rsidRPr="00DB05B8">
        <w:rPr>
          <w:sz w:val="24"/>
          <w:szCs w:val="24"/>
        </w:rPr>
        <w:lastRenderedPageBreak/>
        <w:t>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w:t>
      </w:r>
      <w:r w:rsidR="00886153">
        <w:rPr>
          <w:sz w:val="24"/>
          <w:szCs w:val="24"/>
        </w:rPr>
        <w:t>ре 20 % (Двадцати процентов) от</w:t>
      </w:r>
      <w:r w:rsidRPr="00DB05B8">
        <w:rPr>
          <w:sz w:val="24"/>
          <w:szCs w:val="24"/>
        </w:rPr>
        <w:t xml:space="preserve"> стоимости элементов Оборудования, требующих восстановления.</w:t>
      </w:r>
    </w:p>
    <w:p w14:paraId="6B2E21E3" w14:textId="5A0EFAF9"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передачи Подрядчиком третьим лицам своих прав (в том числе денежных требований по договорам цессии и фа</w:t>
      </w:r>
      <w:r w:rsidR="00886153">
        <w:rPr>
          <w:sz w:val="24"/>
          <w:szCs w:val="24"/>
        </w:rPr>
        <w:t>кторинга) по настоящему Договору</w:t>
      </w:r>
      <w:r w:rsidRPr="00DB05B8">
        <w:rPr>
          <w:sz w:val="24"/>
          <w:szCs w:val="24"/>
        </w:rPr>
        <w:t>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6B2E21E4" w14:textId="547705B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w:t>
      </w:r>
      <w:r w:rsidR="00BB623B" w:rsidRPr="00C54E53">
        <w:rPr>
          <w:sz w:val="24"/>
          <w:szCs w:val="24"/>
        </w:rPr>
        <w:t>,</w:t>
      </w:r>
      <w:r w:rsidRPr="00DB05B8">
        <w:rPr>
          <w:sz w:val="24"/>
          <w:szCs w:val="24"/>
        </w:rPr>
        <w:t xml:space="preserve"> согласно действующему законодательству об охране линий и сооружений связи Российской Федерации).</w:t>
      </w:r>
    </w:p>
    <w:p w14:paraId="6B2E21E5" w14:textId="314F51E1" w:rsidR="00187664" w:rsidRDefault="009D1C0F" w:rsidP="009D1C0F">
      <w:pPr>
        <w:numPr>
          <w:ilvl w:val="1"/>
          <w:numId w:val="13"/>
        </w:numPr>
        <w:shd w:val="clear" w:color="auto" w:fill="FFFFFF"/>
        <w:tabs>
          <w:tab w:val="left" w:pos="0"/>
        </w:tabs>
        <w:ind w:left="0" w:firstLine="567"/>
        <w:jc w:val="both"/>
        <w:rPr>
          <w:sz w:val="24"/>
          <w:szCs w:val="24"/>
        </w:rPr>
      </w:pPr>
      <w:r w:rsidRPr="009D1C0F">
        <w:rPr>
          <w:sz w:val="24"/>
          <w:szCs w:val="24"/>
        </w:rPr>
        <w:t xml:space="preserve">За нарушение Подрядчиком обязательств по предоставлению обосновывающих стоимость оборудования и (или) материалов документов в соответствии с пунктом 3.2.1, </w:t>
      </w:r>
      <w:r w:rsidR="00515BA7" w:rsidRPr="00515BA7">
        <w:rPr>
          <w:sz w:val="24"/>
          <w:szCs w:val="24"/>
        </w:rPr>
        <w:t xml:space="preserve">за несвоевременное предоставление документов согласно </w:t>
      </w:r>
      <w:r w:rsidRPr="009D1C0F">
        <w:rPr>
          <w:sz w:val="24"/>
          <w:szCs w:val="24"/>
        </w:rPr>
        <w:t>4.3.32</w:t>
      </w:r>
      <w:r w:rsidR="00515BA7">
        <w:rPr>
          <w:sz w:val="24"/>
          <w:szCs w:val="24"/>
        </w:rPr>
        <w:t>,</w:t>
      </w:r>
      <w:r w:rsidRPr="009D1C0F">
        <w:rPr>
          <w:sz w:val="24"/>
          <w:szCs w:val="24"/>
        </w:rPr>
        <w:t xml:space="preserve">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w:t>
      </w:r>
      <w:r w:rsidR="00515BA7">
        <w:rPr>
          <w:sz w:val="24"/>
          <w:szCs w:val="24"/>
        </w:rPr>
        <w:t xml:space="preserve">орудования и (или) материалов, </w:t>
      </w:r>
      <w:r w:rsidRPr="009D1C0F">
        <w:rPr>
          <w:sz w:val="24"/>
          <w:szCs w:val="24"/>
        </w:rPr>
        <w:t xml:space="preserve">на основании которой будет определяться стоимость </w:t>
      </w:r>
      <w:r w:rsidR="00515BA7">
        <w:rPr>
          <w:sz w:val="24"/>
          <w:szCs w:val="24"/>
        </w:rPr>
        <w:t>оборудования и (или) материалов;</w:t>
      </w:r>
    </w:p>
    <w:p w14:paraId="28F1E339" w14:textId="54A11687" w:rsidR="00515BA7" w:rsidRDefault="00515BA7" w:rsidP="00515BA7">
      <w:pPr>
        <w:shd w:val="clear" w:color="auto" w:fill="FFFFFF"/>
        <w:tabs>
          <w:tab w:val="left" w:pos="0"/>
        </w:tabs>
        <w:jc w:val="both"/>
        <w:rPr>
          <w:sz w:val="24"/>
          <w:szCs w:val="24"/>
        </w:rPr>
      </w:pPr>
      <w:r>
        <w:rPr>
          <w:sz w:val="24"/>
          <w:szCs w:val="24"/>
        </w:rPr>
        <w:tab/>
      </w:r>
      <w:r w:rsidRPr="00515BA7">
        <w:rPr>
          <w:sz w:val="24"/>
          <w:szCs w:val="24"/>
        </w:rPr>
        <w:t xml:space="preserve">обязательств по предоставлению документов, подтверждающих размер расходов, понесенных при выполнении работ, в соответствии с пунктом 4.3.32, </w:t>
      </w:r>
      <w:r>
        <w:rPr>
          <w:sz w:val="24"/>
          <w:szCs w:val="24"/>
        </w:rPr>
        <w:t xml:space="preserve">Заказчик имеет право начислить </w:t>
      </w:r>
      <w:r w:rsidRPr="00515BA7">
        <w:rPr>
          <w:sz w:val="24"/>
          <w:szCs w:val="24"/>
        </w:rPr>
        <w:t>Под</w:t>
      </w:r>
      <w:r>
        <w:rPr>
          <w:sz w:val="24"/>
          <w:szCs w:val="24"/>
        </w:rPr>
        <w:t>рядчику неустойку в размере 500</w:t>
      </w:r>
      <w:r w:rsidRPr="00515BA7">
        <w:rPr>
          <w:sz w:val="24"/>
          <w:szCs w:val="24"/>
        </w:rPr>
        <w:t> (Пятьсот) рублей за каждый документ за каждый день пр</w:t>
      </w:r>
      <w:r>
        <w:rPr>
          <w:sz w:val="24"/>
          <w:szCs w:val="24"/>
        </w:rPr>
        <w:t>осрочки.</w:t>
      </w:r>
    </w:p>
    <w:p w14:paraId="115E779C" w14:textId="397E7EEA" w:rsidR="00515BA7" w:rsidRDefault="00187664" w:rsidP="00037B2D">
      <w:pPr>
        <w:numPr>
          <w:ilvl w:val="1"/>
          <w:numId w:val="13"/>
        </w:numPr>
        <w:shd w:val="clear" w:color="auto" w:fill="FFFFFF"/>
        <w:tabs>
          <w:tab w:val="left" w:pos="0"/>
        </w:tabs>
        <w:ind w:left="0" w:firstLine="567"/>
        <w:jc w:val="both"/>
        <w:rPr>
          <w:sz w:val="24"/>
          <w:szCs w:val="24"/>
        </w:rPr>
      </w:pPr>
      <w:r w:rsidRPr="00DB05B8">
        <w:rPr>
          <w:sz w:val="24"/>
          <w:szCs w:val="24"/>
        </w:rPr>
        <w:t xml:space="preserve">В случае нарушения Заказчиком срока оплаты Подрядчик имеет право предъявить требование к Заказчику об уплате пени в размере </w:t>
      </w:r>
      <w:r w:rsidRPr="00451394">
        <w:rPr>
          <w:sz w:val="24"/>
          <w:szCs w:val="24"/>
        </w:rPr>
        <w:t>1/720 ставки рефинансирования Центрального банка Российской Федерации,</w:t>
      </w:r>
      <w:r w:rsidR="00515BA7">
        <w:rPr>
          <w:sz w:val="24"/>
          <w:szCs w:val="24"/>
        </w:rPr>
        <w:t xml:space="preserve"> действующей на момент оплаты, </w:t>
      </w:r>
      <w:r w:rsidRPr="00451394">
        <w:rPr>
          <w:sz w:val="24"/>
          <w:szCs w:val="24"/>
        </w:rPr>
        <w:t>за</w:t>
      </w:r>
      <w:r w:rsidR="00515BA7">
        <w:rPr>
          <w:sz w:val="24"/>
          <w:szCs w:val="24"/>
        </w:rPr>
        <w:t xml:space="preserve"> каждый день просрочки </w:t>
      </w:r>
      <w:r w:rsidR="000A3F70">
        <w:rPr>
          <w:sz w:val="24"/>
          <w:szCs w:val="24"/>
        </w:rPr>
        <w:t xml:space="preserve">платежа, </w:t>
      </w:r>
      <w:r w:rsidRPr="00DB05B8">
        <w:rPr>
          <w:sz w:val="24"/>
          <w:szCs w:val="24"/>
        </w:rPr>
        <w:t>но не более 5% от суммы задолженности.</w:t>
      </w:r>
    </w:p>
    <w:p w14:paraId="6B2E21EF" w14:textId="55F0FAA4" w:rsidR="00187664" w:rsidRPr="00037B2D" w:rsidRDefault="00187664" w:rsidP="00037B2D">
      <w:pPr>
        <w:numPr>
          <w:ilvl w:val="1"/>
          <w:numId w:val="13"/>
        </w:numPr>
        <w:shd w:val="clear" w:color="auto" w:fill="FFFFFF"/>
        <w:tabs>
          <w:tab w:val="left" w:pos="0"/>
        </w:tabs>
        <w:ind w:left="0" w:firstLine="567"/>
        <w:jc w:val="both"/>
        <w:rPr>
          <w:sz w:val="24"/>
          <w:szCs w:val="24"/>
        </w:rPr>
      </w:pPr>
      <w:r w:rsidRPr="00037B2D">
        <w:rPr>
          <w:sz w:val="24"/>
          <w:szCs w:val="24"/>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w:t>
      </w:r>
      <w:r w:rsidR="00515BA7" w:rsidRPr="00037B2D">
        <w:rPr>
          <w:sz w:val="24"/>
          <w:szCs w:val="24"/>
        </w:rPr>
        <w:t>11</w:t>
      </w:r>
      <w:r w:rsidRPr="00037B2D">
        <w:rPr>
          <w:sz w:val="24"/>
          <w:szCs w:val="24"/>
        </w:rPr>
        <w:t xml:space="preserve"> к настоящему Договору. </w:t>
      </w:r>
    </w:p>
    <w:p w14:paraId="6B2E21F0"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Pr="00DB05B8">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
    <w:p w14:paraId="6B2E21F1"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0" w:name="sub_521"/>
      <w:r w:rsidRPr="00DB05B8">
        <w:rPr>
          <w:rFonts w:ascii="Times New Roman" w:hAnsi="Times New Roman" w:cs="Times New Roman"/>
        </w:rPr>
        <w:t>Ответственность за отступление от сметы</w:t>
      </w:r>
    </w:p>
    <w:bookmarkEnd w:id="0"/>
    <w:p w14:paraId="6B2E21F2"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14:paraId="6B2E21F3"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2"/>
      <w:r w:rsidRPr="00DB05B8">
        <w:rPr>
          <w:rFonts w:ascii="Times New Roman" w:hAnsi="Times New Roman" w:cs="Times New Roman"/>
        </w:rPr>
        <w:t>Ответственность за препятствование осуществлению контроля</w:t>
      </w:r>
    </w:p>
    <w:bookmarkEnd w:id="1"/>
    <w:p w14:paraId="6B2E21F4" w14:textId="0DC2990D" w:rsidR="00187664" w:rsidRPr="00DB05B8" w:rsidRDefault="00187664" w:rsidP="00187664">
      <w:pPr>
        <w:ind w:firstLine="567"/>
        <w:jc w:val="both"/>
        <w:rPr>
          <w:sz w:val="24"/>
          <w:szCs w:val="24"/>
        </w:rPr>
      </w:pPr>
      <w:r w:rsidRPr="00DB05B8">
        <w:rPr>
          <w:sz w:val="24"/>
          <w:szCs w:val="24"/>
        </w:rPr>
        <w:t xml:space="preserve">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w:t>
      </w:r>
      <w:r w:rsidR="00BB623B" w:rsidRPr="00C54E53">
        <w:rPr>
          <w:sz w:val="24"/>
          <w:szCs w:val="24"/>
        </w:rPr>
        <w:t>3 (Три</w:t>
      </w:r>
      <w:r w:rsidRPr="00C54E53">
        <w:rPr>
          <w:sz w:val="24"/>
          <w:szCs w:val="24"/>
        </w:rPr>
        <w:t>)</w:t>
      </w:r>
      <w:r w:rsidRPr="00DB05B8">
        <w:rPr>
          <w:sz w:val="24"/>
          <w:szCs w:val="24"/>
        </w:rPr>
        <w:t xml:space="preserve"> рабочих дня либо иное препятствование осуществлению контроля Заказчиком за расходованием уплаченных по Договору денежных средств.</w:t>
      </w:r>
    </w:p>
    <w:p w14:paraId="6B2E21F5"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3"/>
      <w:r w:rsidRPr="00DB05B8">
        <w:rPr>
          <w:rFonts w:ascii="Times New Roman" w:hAnsi="Times New Roman" w:cs="Times New Roman"/>
        </w:rPr>
        <w:lastRenderedPageBreak/>
        <w:t>Ответственность за привлечение несогласованных субподрядчиков и поставщиков материалов</w:t>
      </w:r>
    </w:p>
    <w:bookmarkEnd w:id="2"/>
    <w:p w14:paraId="6B2E21F6"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14:paraId="6B2E21F7"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5"/>
      <w:r w:rsidRPr="00DB05B8">
        <w:rPr>
          <w:rFonts w:ascii="Times New Roman" w:hAnsi="Times New Roman" w:cs="Times New Roman"/>
        </w:rPr>
        <w:t>Порядок уплаты неустойки</w:t>
      </w:r>
    </w:p>
    <w:bookmarkEnd w:id="3"/>
    <w:p w14:paraId="6B2E21F8" w14:textId="77777777" w:rsidR="00187664" w:rsidRPr="00DB05B8" w:rsidRDefault="00187664" w:rsidP="00187664">
      <w:pPr>
        <w:ind w:firstLine="567"/>
        <w:jc w:val="both"/>
        <w:rPr>
          <w:sz w:val="24"/>
          <w:szCs w:val="24"/>
        </w:rPr>
      </w:pPr>
      <w:r w:rsidRPr="00DB05B8">
        <w:rPr>
          <w:sz w:val="24"/>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6B2E21F9"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6B2E21FA" w14:textId="1F18E3FE" w:rsidR="00187664" w:rsidRPr="00DB05B8" w:rsidRDefault="00187664" w:rsidP="00187664">
      <w:pPr>
        <w:numPr>
          <w:ilvl w:val="1"/>
          <w:numId w:val="13"/>
        </w:numPr>
        <w:shd w:val="clear" w:color="auto" w:fill="FFFFFF"/>
        <w:tabs>
          <w:tab w:val="left" w:pos="709"/>
        </w:tabs>
        <w:ind w:left="0" w:firstLine="567"/>
        <w:jc w:val="both"/>
        <w:rPr>
          <w:sz w:val="24"/>
          <w:szCs w:val="24"/>
        </w:rPr>
      </w:pPr>
      <w:r w:rsidRPr="00DB05B8">
        <w:rPr>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w:t>
      </w:r>
      <w:r w:rsidR="000A3F70">
        <w:rPr>
          <w:sz w:val="24"/>
          <w:szCs w:val="24"/>
        </w:rPr>
        <w:t>Заказчику</w:t>
      </w:r>
      <w:r w:rsidRPr="00DB05B8">
        <w:rPr>
          <w:sz w:val="24"/>
          <w:szCs w:val="24"/>
        </w:rPr>
        <w:t xml:space="preserve"> неустойку в размере 10 % (Десяти процентов) от суммы настоящего Договора. </w:t>
      </w:r>
    </w:p>
    <w:p w14:paraId="6B2E21FB" w14:textId="77777777"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6B2E21FC" w14:textId="77777777"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Уплата неустойки и возмещение убытков не освобождает Стороны от исполнения обязательств по Договору и устранения нарушений.</w:t>
      </w:r>
    </w:p>
    <w:p w14:paraId="6B2E21FD" w14:textId="77777777" w:rsidR="00187664" w:rsidRPr="00DB05B8" w:rsidRDefault="00187664" w:rsidP="00187664">
      <w:pPr>
        <w:spacing w:before="300"/>
        <w:ind w:left="80"/>
        <w:jc w:val="center"/>
        <w:rPr>
          <w:b/>
          <w:sz w:val="24"/>
          <w:szCs w:val="24"/>
        </w:rPr>
      </w:pPr>
      <w:r w:rsidRPr="00DB05B8">
        <w:rPr>
          <w:b/>
          <w:noProof/>
          <w:sz w:val="24"/>
          <w:szCs w:val="24"/>
        </w:rPr>
        <w:t>10.</w:t>
      </w:r>
      <w:r w:rsidRPr="00DB05B8">
        <w:rPr>
          <w:b/>
          <w:sz w:val="24"/>
          <w:szCs w:val="24"/>
        </w:rPr>
        <w:t xml:space="preserve"> ОБСТОЯТЕЛЬСТВА НЕПРЕОДОЛИМОЙ СИЛЫ</w:t>
      </w:r>
    </w:p>
    <w:p w14:paraId="6B2E21FE"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6B2E21FF"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6B2E2200"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6B2E2201"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6B2E2202"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w:t>
      </w:r>
      <w:r w:rsidRPr="00DB05B8">
        <w:rPr>
          <w:rFonts w:ascii="Times New Roman" w:hAnsi="Times New Roman" w:cs="Times New Roman"/>
          <w:sz w:val="24"/>
          <w:szCs w:val="24"/>
        </w:rPr>
        <w:lastRenderedPageBreak/>
        <w:t>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6B2E2203"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6B2E2204"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6B2E2205" w14:textId="77777777" w:rsidR="00187664" w:rsidRPr="00DB05B8" w:rsidRDefault="00187664" w:rsidP="00187664">
      <w:pPr>
        <w:ind w:left="240"/>
        <w:jc w:val="center"/>
        <w:rPr>
          <w:b/>
          <w:noProof/>
          <w:sz w:val="24"/>
          <w:szCs w:val="24"/>
        </w:rPr>
      </w:pPr>
    </w:p>
    <w:p w14:paraId="6B2E2206" w14:textId="77777777" w:rsidR="00187664" w:rsidRPr="00DB05B8" w:rsidRDefault="00187664" w:rsidP="00187664">
      <w:pPr>
        <w:ind w:left="240"/>
        <w:jc w:val="center"/>
        <w:rPr>
          <w:b/>
          <w:sz w:val="24"/>
          <w:szCs w:val="24"/>
        </w:rPr>
      </w:pPr>
      <w:r w:rsidRPr="00DB05B8">
        <w:rPr>
          <w:b/>
          <w:noProof/>
          <w:sz w:val="24"/>
          <w:szCs w:val="24"/>
        </w:rPr>
        <w:t>11.</w:t>
      </w:r>
      <w:r w:rsidRPr="00DB05B8">
        <w:rPr>
          <w:b/>
          <w:sz w:val="24"/>
          <w:szCs w:val="24"/>
        </w:rPr>
        <w:t xml:space="preserve"> СРОК ДЕЙСТВИЯ И РАСТОРЖЕНИЕ ДОГОВОРА</w:t>
      </w:r>
    </w:p>
    <w:p w14:paraId="6B2E2207" w14:textId="77777777" w:rsidR="00187664" w:rsidRPr="00DB05B8" w:rsidRDefault="00187664" w:rsidP="00187664">
      <w:pPr>
        <w:numPr>
          <w:ilvl w:val="1"/>
          <w:numId w:val="14"/>
        </w:numPr>
        <w:tabs>
          <w:tab w:val="left" w:pos="1134"/>
        </w:tabs>
        <w:ind w:left="0" w:firstLine="567"/>
        <w:jc w:val="both"/>
        <w:rPr>
          <w:sz w:val="24"/>
          <w:szCs w:val="24"/>
        </w:rPr>
      </w:pPr>
      <w:r w:rsidRPr="00DB05B8">
        <w:rPr>
          <w:noProof/>
          <w:sz w:val="24"/>
          <w:szCs w:val="24"/>
        </w:rPr>
        <w:t xml:space="preserve">Настоящий </w:t>
      </w:r>
      <w:r w:rsidRPr="00DB05B8">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6B2E2208"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14:paraId="6B2E2209"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6B2E220A" w14:textId="478A48FC" w:rsidR="00187664" w:rsidRPr="00DB05B8" w:rsidRDefault="00187664" w:rsidP="00187664">
      <w:pPr>
        <w:numPr>
          <w:ilvl w:val="2"/>
          <w:numId w:val="14"/>
        </w:numPr>
        <w:tabs>
          <w:tab w:val="left" w:pos="1134"/>
          <w:tab w:val="left" w:pos="1418"/>
        </w:tabs>
        <w:ind w:left="0" w:firstLine="567"/>
        <w:jc w:val="both"/>
        <w:rPr>
          <w:sz w:val="24"/>
          <w:szCs w:val="24"/>
        </w:rPr>
      </w:pPr>
      <w:r w:rsidRPr="00DB05B8">
        <w:rPr>
          <w:sz w:val="24"/>
          <w:szCs w:val="24"/>
        </w:rPr>
        <w:t xml:space="preserve">задержка по вине Подрядчика сроков выполнения Работ (этапа работ) на срок свыше </w:t>
      </w:r>
      <w:r w:rsidRPr="00DB05B8">
        <w:rPr>
          <w:i/>
          <w:sz w:val="24"/>
          <w:szCs w:val="24"/>
        </w:rPr>
        <w:t>30 (тридцать)  календарных</w:t>
      </w:r>
      <w:r w:rsidRPr="00DB05B8">
        <w:rPr>
          <w:sz w:val="24"/>
          <w:szCs w:val="24"/>
        </w:rPr>
        <w:t xml:space="preserve"> дней. </w:t>
      </w:r>
    </w:p>
    <w:p w14:paraId="6B2E220B" w14:textId="2F70C99C"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в случае, если будут разумные основания полагать, что Работы не буд</w:t>
      </w:r>
      <w:r w:rsidR="000A3F70">
        <w:rPr>
          <w:sz w:val="24"/>
          <w:szCs w:val="24"/>
        </w:rPr>
        <w:t>ут завершены в срок либо Работы</w:t>
      </w:r>
      <w:r w:rsidRPr="00DB05B8">
        <w:rPr>
          <w:sz w:val="24"/>
          <w:szCs w:val="24"/>
        </w:rPr>
        <w:t xml:space="preserve">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6B2E220C"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неисполнение Подрядчиком обязанности по согласованию привлекаемых субподрядчиков.</w:t>
      </w:r>
    </w:p>
    <w:p w14:paraId="6B2E220D"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6B2E220E" w14:textId="75232939" w:rsidR="00187664" w:rsidRPr="00C54E53" w:rsidRDefault="00187664" w:rsidP="00187664">
      <w:pPr>
        <w:numPr>
          <w:ilvl w:val="2"/>
          <w:numId w:val="14"/>
        </w:numPr>
        <w:tabs>
          <w:tab w:val="left" w:pos="1418"/>
        </w:tabs>
        <w:ind w:left="0" w:firstLine="567"/>
        <w:jc w:val="both"/>
        <w:rPr>
          <w:sz w:val="24"/>
          <w:szCs w:val="24"/>
        </w:rPr>
      </w:pPr>
      <w:r w:rsidRPr="00DB05B8">
        <w:rPr>
          <w:sz w:val="24"/>
          <w:szCs w:val="24"/>
        </w:rPr>
        <w:t xml:space="preserve">отзыв и/или </w:t>
      </w:r>
      <w:r w:rsidRPr="00C54E53">
        <w:rPr>
          <w:sz w:val="24"/>
          <w:szCs w:val="24"/>
        </w:rPr>
        <w:t>аннулировани</w:t>
      </w:r>
      <w:r w:rsidR="00BB623B" w:rsidRPr="00C54E53">
        <w:rPr>
          <w:sz w:val="24"/>
          <w:szCs w:val="24"/>
        </w:rPr>
        <w:t>е</w:t>
      </w:r>
      <w:r w:rsidRPr="00C54E53">
        <w:rPr>
          <w:sz w:val="24"/>
          <w:szCs w:val="24"/>
        </w:rPr>
        <w:t xml:space="preserve"> разрешительной документации Подрядчика (свидетельств, лицензий, допусков и прочее), необходимой  для производства Работ.</w:t>
      </w:r>
    </w:p>
    <w:p w14:paraId="6B2E220F" w14:textId="16E0A7EB" w:rsidR="00187664" w:rsidRPr="00C54E53" w:rsidRDefault="00187664" w:rsidP="00187664">
      <w:pPr>
        <w:numPr>
          <w:ilvl w:val="2"/>
          <w:numId w:val="14"/>
        </w:numPr>
        <w:tabs>
          <w:tab w:val="left" w:pos="1418"/>
        </w:tabs>
        <w:ind w:left="0" w:firstLine="567"/>
        <w:jc w:val="both"/>
        <w:rPr>
          <w:sz w:val="24"/>
          <w:szCs w:val="24"/>
        </w:rPr>
      </w:pPr>
      <w:r w:rsidRPr="00C54E53">
        <w:rPr>
          <w:sz w:val="24"/>
          <w:szCs w:val="24"/>
        </w:rPr>
        <w:t>грубо</w:t>
      </w:r>
      <w:r w:rsidR="00BB623B" w:rsidRPr="00C54E53">
        <w:rPr>
          <w:sz w:val="24"/>
          <w:szCs w:val="24"/>
        </w:rPr>
        <w:t>е</w:t>
      </w:r>
      <w:r w:rsidRPr="00C54E53">
        <w:rPr>
          <w:sz w:val="24"/>
          <w:szCs w:val="24"/>
        </w:rPr>
        <w:t xml:space="preserve"> нарушени</w:t>
      </w:r>
      <w:r w:rsidR="00BB623B" w:rsidRPr="00C54E53">
        <w:rPr>
          <w:sz w:val="24"/>
          <w:szCs w:val="24"/>
        </w:rPr>
        <w:t>е</w:t>
      </w:r>
      <w:r w:rsidRPr="00C54E53">
        <w:rPr>
          <w:sz w:val="24"/>
          <w:szCs w:val="24"/>
        </w:rPr>
        <w:t xml:space="preserve"> Подрядчиком </w:t>
      </w:r>
      <w:proofErr w:type="spellStart"/>
      <w:r w:rsidRPr="00C54E53">
        <w:rPr>
          <w:sz w:val="24"/>
          <w:szCs w:val="24"/>
        </w:rPr>
        <w:t>п.п</w:t>
      </w:r>
      <w:proofErr w:type="spellEnd"/>
      <w:r w:rsidRPr="00C54E53">
        <w:rPr>
          <w:sz w:val="24"/>
          <w:szCs w:val="24"/>
        </w:rPr>
        <w:t xml:space="preserve">. 4.3.10, 4.3.13 настоящего договора, повлекшего ущерб. </w:t>
      </w:r>
    </w:p>
    <w:p w14:paraId="6B2E2210" w14:textId="5054733B"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Заказчик может в любое время до сдачи ему результата</w:t>
      </w:r>
      <w:r w:rsidR="000A3F70">
        <w:rPr>
          <w:sz w:val="24"/>
          <w:szCs w:val="24"/>
        </w:rPr>
        <w:t xml:space="preserve"> Работы в одностороннем порядке</w:t>
      </w:r>
      <w:r w:rsidRPr="00DB05B8">
        <w:rPr>
          <w:sz w:val="24"/>
          <w:szCs w:val="24"/>
        </w:rPr>
        <w:t xml:space="preserve">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6B2E2211" w14:textId="77777777" w:rsidR="00187664" w:rsidRPr="00DB05B8" w:rsidRDefault="00187664" w:rsidP="00187664">
      <w:pPr>
        <w:numPr>
          <w:ilvl w:val="1"/>
          <w:numId w:val="14"/>
        </w:numPr>
        <w:tabs>
          <w:tab w:val="left" w:pos="1134"/>
          <w:tab w:val="left" w:pos="1418"/>
        </w:tabs>
        <w:ind w:left="0" w:firstLine="567"/>
        <w:jc w:val="both"/>
        <w:rPr>
          <w:sz w:val="24"/>
          <w:szCs w:val="24"/>
        </w:rPr>
      </w:pPr>
      <w:r w:rsidRPr="00DB05B8">
        <w:rPr>
          <w:sz w:val="24"/>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6B2E2212" w14:textId="62BEA3BD" w:rsidR="00187664" w:rsidRPr="00DB05B8" w:rsidRDefault="00187664" w:rsidP="00187664">
      <w:pPr>
        <w:tabs>
          <w:tab w:val="left" w:pos="709"/>
        </w:tabs>
        <w:ind w:firstLine="567"/>
        <w:jc w:val="both"/>
        <w:rPr>
          <w:sz w:val="24"/>
          <w:szCs w:val="24"/>
        </w:rPr>
      </w:pPr>
      <w:r w:rsidRPr="00DB05B8">
        <w:rPr>
          <w:sz w:val="24"/>
          <w:szCs w:val="24"/>
        </w:rPr>
        <w:tab/>
        <w:t>Получив от Заказчика уведомление о прекращении действия Договора, Подрядчик обязан незамедлительно либо п</w:t>
      </w:r>
      <w:r w:rsidR="000A3F70">
        <w:rPr>
          <w:sz w:val="24"/>
          <w:szCs w:val="24"/>
        </w:rPr>
        <w:t>о наступлении даты, указанной в</w:t>
      </w:r>
      <w:r w:rsidRPr="00DB05B8">
        <w:rPr>
          <w:sz w:val="24"/>
          <w:szCs w:val="24"/>
        </w:rPr>
        <w:t xml:space="preserve"> уведомлении:</w:t>
      </w:r>
    </w:p>
    <w:p w14:paraId="6B2E2213" w14:textId="77777777" w:rsidR="00187664" w:rsidRPr="00DB05B8" w:rsidRDefault="00187664" w:rsidP="00187664">
      <w:pPr>
        <w:tabs>
          <w:tab w:val="left" w:pos="709"/>
        </w:tabs>
        <w:ind w:firstLine="567"/>
        <w:jc w:val="both"/>
        <w:rPr>
          <w:sz w:val="24"/>
          <w:szCs w:val="24"/>
        </w:rPr>
      </w:pPr>
      <w:r w:rsidRPr="00DB05B8">
        <w:rPr>
          <w:sz w:val="24"/>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6B2E2214" w14:textId="79C16A3C" w:rsidR="00187664" w:rsidRPr="00DB05B8" w:rsidRDefault="00187664" w:rsidP="00187664">
      <w:pPr>
        <w:tabs>
          <w:tab w:val="left" w:pos="709"/>
        </w:tabs>
        <w:ind w:firstLine="567"/>
        <w:jc w:val="both"/>
        <w:rPr>
          <w:sz w:val="24"/>
          <w:szCs w:val="24"/>
        </w:rPr>
      </w:pPr>
      <w:r w:rsidRPr="00DB05B8">
        <w:rPr>
          <w:sz w:val="24"/>
          <w:szCs w:val="24"/>
        </w:rPr>
        <w:tab/>
        <w:t xml:space="preserve">-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w:t>
      </w:r>
      <w:r w:rsidRPr="00DB05B8">
        <w:rPr>
          <w:sz w:val="24"/>
          <w:szCs w:val="24"/>
        </w:rPr>
        <w:lastRenderedPageBreak/>
        <w:t>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w:t>
      </w:r>
      <w:r w:rsidR="000A3F70">
        <w:rPr>
          <w:sz w:val="24"/>
          <w:szCs w:val="24"/>
        </w:rPr>
        <w:t xml:space="preserve">и Работ, </w:t>
      </w:r>
      <w:r w:rsidRPr="00DB05B8">
        <w:rPr>
          <w:sz w:val="24"/>
          <w:szCs w:val="24"/>
        </w:rPr>
        <w:t>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6B2E2215"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w:t>
      </w:r>
      <w:r w:rsidRPr="00F2675B">
        <w:rPr>
          <w:sz w:val="24"/>
          <w:szCs w:val="24"/>
        </w:rPr>
        <w:t xml:space="preserve">со </w:t>
      </w:r>
      <w:hyperlink r:id="rId15" w:history="1">
        <w:r w:rsidRPr="00F2675B">
          <w:rPr>
            <w:rStyle w:val="af0"/>
            <w:color w:val="auto"/>
            <w:sz w:val="24"/>
            <w:szCs w:val="24"/>
            <w:u w:val="none"/>
          </w:rPr>
          <w:t>статьей 395</w:t>
        </w:r>
      </w:hyperlink>
      <w:r w:rsidRPr="00DB05B8">
        <w:rPr>
          <w:sz w:val="24"/>
          <w:szCs w:val="24"/>
        </w:rPr>
        <w:t xml:space="preserve"> ГК РФ.</w:t>
      </w:r>
    </w:p>
    <w:p w14:paraId="6B2E2216" w14:textId="77777777" w:rsidR="00187664" w:rsidRDefault="00187664" w:rsidP="00187664">
      <w:pPr>
        <w:ind w:firstLine="567"/>
        <w:jc w:val="both"/>
        <w:rPr>
          <w:sz w:val="24"/>
          <w:szCs w:val="24"/>
        </w:rPr>
      </w:pPr>
      <w:r w:rsidRPr="00DB05B8">
        <w:rPr>
          <w:sz w:val="24"/>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6B2E2217" w14:textId="0813AFF8" w:rsidR="00F2675B" w:rsidRPr="00491574" w:rsidRDefault="00F2675B" w:rsidP="00F2675B">
      <w:pPr>
        <w:jc w:val="both"/>
        <w:rPr>
          <w:i/>
          <w:sz w:val="24"/>
          <w:szCs w:val="24"/>
        </w:rPr>
      </w:pPr>
      <w:r w:rsidRPr="00491574">
        <w:rPr>
          <w:i/>
          <w:sz w:val="24"/>
          <w:szCs w:val="24"/>
        </w:rPr>
        <w:t xml:space="preserve">        11.6. Условия настоящего договора распространяют свое действие на отношения сторон, воз</w:t>
      </w:r>
      <w:r w:rsidR="00BB623B">
        <w:rPr>
          <w:i/>
          <w:sz w:val="24"/>
          <w:szCs w:val="24"/>
        </w:rPr>
        <w:t xml:space="preserve">никшие с </w:t>
      </w:r>
      <w:r w:rsidR="00F011D3">
        <w:rPr>
          <w:i/>
          <w:sz w:val="24"/>
          <w:szCs w:val="24"/>
        </w:rPr>
        <w:t>«___»__________________</w:t>
      </w:r>
      <w:bookmarkStart w:id="4" w:name="_GoBack"/>
      <w:bookmarkEnd w:id="4"/>
    </w:p>
    <w:p w14:paraId="6B2E2218" w14:textId="77777777" w:rsidR="00187664" w:rsidRPr="00491574" w:rsidRDefault="00187664" w:rsidP="00187664">
      <w:pPr>
        <w:spacing w:line="240" w:lineRule="atLeast"/>
        <w:ind w:firstLine="567"/>
        <w:rPr>
          <w:b/>
          <w:bCs/>
          <w:i/>
          <w:sz w:val="24"/>
          <w:szCs w:val="24"/>
        </w:rPr>
      </w:pPr>
    </w:p>
    <w:p w14:paraId="6B2E2219" w14:textId="77777777" w:rsidR="00187664" w:rsidRPr="00DB05B8" w:rsidRDefault="00187664" w:rsidP="00187664">
      <w:pPr>
        <w:ind w:firstLine="720"/>
        <w:jc w:val="center"/>
        <w:rPr>
          <w:b/>
          <w:sz w:val="24"/>
          <w:szCs w:val="24"/>
        </w:rPr>
      </w:pPr>
      <w:r w:rsidRPr="00DB05B8">
        <w:rPr>
          <w:b/>
          <w:sz w:val="24"/>
          <w:szCs w:val="24"/>
        </w:rPr>
        <w:t>12. ПОРЯДОК РАЗРЕШЕНИЯ СПОРОВ</w:t>
      </w:r>
    </w:p>
    <w:p w14:paraId="6B2E221A" w14:textId="77777777" w:rsidR="00187664" w:rsidRPr="00DB05B8" w:rsidRDefault="00187664" w:rsidP="00187664">
      <w:pPr>
        <w:autoSpaceDE w:val="0"/>
        <w:autoSpaceDN w:val="0"/>
        <w:adjustRightInd w:val="0"/>
        <w:ind w:firstLine="567"/>
        <w:jc w:val="both"/>
        <w:rPr>
          <w:sz w:val="24"/>
          <w:szCs w:val="24"/>
        </w:rPr>
      </w:pPr>
      <w:r w:rsidRPr="00DB05B8">
        <w:rPr>
          <w:sz w:val="24"/>
          <w:szCs w:val="24"/>
        </w:rPr>
        <w:t>12.1. Рассмотрение споров:</w:t>
      </w:r>
    </w:p>
    <w:p w14:paraId="6B2E221C" w14:textId="643FEBA0" w:rsidR="00451394" w:rsidRPr="00451394" w:rsidRDefault="00451394" w:rsidP="00451394">
      <w:pPr>
        <w:pStyle w:val="ab"/>
        <w:tabs>
          <w:tab w:val="left" w:pos="1134"/>
        </w:tabs>
        <w:spacing w:line="240" w:lineRule="auto"/>
        <w:rPr>
          <w:i/>
          <w:szCs w:val="24"/>
        </w:rPr>
      </w:pPr>
      <w:r w:rsidRPr="00451394">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451394">
        <w:rPr>
          <w:i/>
          <w:szCs w:val="24"/>
        </w:rPr>
        <w:t>Арбитражном суде</w:t>
      </w:r>
      <w:r w:rsidR="00CB3ADE">
        <w:rPr>
          <w:i/>
          <w:szCs w:val="24"/>
        </w:rPr>
        <w:t xml:space="preserve"> Республики Карелия</w:t>
      </w:r>
      <w:r w:rsidRPr="00451394">
        <w:rPr>
          <w:i/>
          <w:szCs w:val="24"/>
        </w:rPr>
        <w:t>.</w:t>
      </w:r>
    </w:p>
    <w:p w14:paraId="6B2E2220" w14:textId="77777777" w:rsidR="00187664" w:rsidRPr="00DB05B8" w:rsidRDefault="00187664" w:rsidP="00187664">
      <w:pPr>
        <w:pStyle w:val="ab"/>
        <w:numPr>
          <w:ilvl w:val="1"/>
          <w:numId w:val="15"/>
        </w:numPr>
        <w:tabs>
          <w:tab w:val="left" w:pos="1134"/>
        </w:tabs>
        <w:spacing w:line="240" w:lineRule="auto"/>
        <w:ind w:left="0" w:firstLine="567"/>
        <w:rPr>
          <w:szCs w:val="24"/>
        </w:rPr>
      </w:pPr>
      <w:r w:rsidRPr="00DB05B8">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6B2E2221" w14:textId="77777777" w:rsidR="00187664" w:rsidRPr="00DB05B8" w:rsidRDefault="00187664" w:rsidP="00187664">
      <w:pPr>
        <w:spacing w:line="240" w:lineRule="atLeast"/>
        <w:jc w:val="both"/>
        <w:rPr>
          <w:b/>
          <w:sz w:val="24"/>
          <w:szCs w:val="24"/>
        </w:rPr>
      </w:pPr>
    </w:p>
    <w:p w14:paraId="6B2E2222" w14:textId="77777777" w:rsidR="00187664" w:rsidRPr="00DB05B8" w:rsidRDefault="00187664" w:rsidP="00187664">
      <w:pPr>
        <w:jc w:val="center"/>
        <w:rPr>
          <w:b/>
          <w:noProof/>
          <w:sz w:val="24"/>
          <w:szCs w:val="24"/>
        </w:rPr>
      </w:pPr>
      <w:r w:rsidRPr="00DB05B8">
        <w:rPr>
          <w:b/>
          <w:noProof/>
          <w:sz w:val="24"/>
          <w:szCs w:val="24"/>
        </w:rPr>
        <w:t>13. КОНФИДЕНЦИАЛЬНОСТЬ</w:t>
      </w:r>
    </w:p>
    <w:p w14:paraId="1258803C" w14:textId="77777777" w:rsidR="003C1CD2" w:rsidRPr="00A23F7E" w:rsidRDefault="00187664" w:rsidP="003C1CD2">
      <w:pPr>
        <w:pStyle w:val="ConsPlusNonformat"/>
        <w:ind w:right="-1" w:firstLine="567"/>
        <w:jc w:val="both"/>
        <w:rPr>
          <w:rFonts w:ascii="Times New Roman" w:hAnsi="Times New Roman" w:cs="Times New Roman"/>
          <w:color w:val="000000"/>
          <w:sz w:val="24"/>
          <w:szCs w:val="24"/>
        </w:rPr>
      </w:pPr>
      <w:r w:rsidRPr="00DB05B8">
        <w:rPr>
          <w:rFonts w:ascii="Times New Roman" w:hAnsi="Times New Roman" w:cs="Times New Roman"/>
          <w:color w:val="000000"/>
          <w:sz w:val="24"/>
          <w:szCs w:val="24"/>
        </w:rPr>
        <w:t xml:space="preserve">13.1. </w:t>
      </w:r>
      <w:r w:rsidR="003C1CD2" w:rsidRPr="00A23F7E">
        <w:rPr>
          <w:rFonts w:ascii="Times New Roman" w:hAnsi="Times New Roman" w:cs="Times New Roman"/>
          <w:color w:val="000000"/>
          <w:sz w:val="24"/>
          <w:szCs w:val="24"/>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14:paraId="683C316C" w14:textId="77777777" w:rsidR="003C1CD2" w:rsidRPr="00DB05B8" w:rsidRDefault="003C1CD2" w:rsidP="003C1CD2">
      <w:pPr>
        <w:pStyle w:val="ConsPlusNonformat"/>
        <w:ind w:right="-1" w:firstLine="567"/>
        <w:jc w:val="both"/>
        <w:rPr>
          <w:rFonts w:ascii="Times New Roman" w:hAnsi="Times New Roman" w:cs="Times New Roman"/>
          <w:color w:val="000000"/>
          <w:sz w:val="24"/>
          <w:szCs w:val="24"/>
        </w:rPr>
      </w:pPr>
      <w:r w:rsidRPr="00A23F7E">
        <w:rPr>
          <w:rFonts w:ascii="Times New Roman" w:hAnsi="Times New Roman" w:cs="Times New Roman"/>
          <w:color w:val="000000"/>
          <w:sz w:val="24"/>
          <w:szCs w:val="24"/>
        </w:rPr>
        <w:t>Передача конфиденциальной информации без заключения соответствующего соглашения не допускается.</w:t>
      </w:r>
    </w:p>
    <w:p w14:paraId="6B2E2224" w14:textId="77777777" w:rsidR="00187664" w:rsidRPr="00451394" w:rsidRDefault="00187664" w:rsidP="00187664">
      <w:pPr>
        <w:ind w:firstLine="567"/>
        <w:jc w:val="both"/>
        <w:rPr>
          <w:color w:val="000000"/>
          <w:sz w:val="24"/>
          <w:szCs w:val="24"/>
        </w:rPr>
      </w:pPr>
      <w:r w:rsidRPr="00451394">
        <w:rPr>
          <w:color w:val="000000"/>
          <w:sz w:val="24"/>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6B2E2225" w14:textId="77777777" w:rsidR="00187664" w:rsidRPr="00451394" w:rsidRDefault="00187664" w:rsidP="00187664">
      <w:pPr>
        <w:pStyle w:val="ConsPlusNonformat"/>
        <w:widowControl/>
        <w:ind w:firstLine="567"/>
        <w:jc w:val="both"/>
        <w:rPr>
          <w:rFonts w:ascii="Times New Roman" w:hAnsi="Times New Roman" w:cs="Times New Roman"/>
          <w:sz w:val="24"/>
          <w:szCs w:val="24"/>
        </w:rPr>
      </w:pPr>
    </w:p>
    <w:p w14:paraId="6B2E2226" w14:textId="77777777" w:rsidR="00187664" w:rsidRPr="00DB05B8" w:rsidRDefault="00187664" w:rsidP="00187664">
      <w:pPr>
        <w:jc w:val="center"/>
        <w:rPr>
          <w:b/>
          <w:sz w:val="24"/>
          <w:szCs w:val="24"/>
        </w:rPr>
      </w:pPr>
      <w:r w:rsidRPr="00DB05B8">
        <w:rPr>
          <w:b/>
          <w:noProof/>
          <w:sz w:val="24"/>
          <w:szCs w:val="24"/>
        </w:rPr>
        <w:t>14.</w:t>
      </w:r>
      <w:r w:rsidRPr="00DB05B8">
        <w:rPr>
          <w:b/>
          <w:sz w:val="24"/>
          <w:szCs w:val="24"/>
        </w:rPr>
        <w:t xml:space="preserve"> ОСОБЫЕ УСЛОВИЯ. ПРОЧИЕ УСЛОВИЯ</w:t>
      </w:r>
    </w:p>
    <w:p w14:paraId="6B2E2227"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6B2E2228"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6B2E2229"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6B2E222A"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proofErr w:type="spellStart"/>
      <w:r w:rsidRPr="00DB05B8">
        <w:rPr>
          <w:rFonts w:ascii="Times New Roman" w:hAnsi="Times New Roman" w:cs="Times New Roman"/>
          <w:sz w:val="24"/>
          <w:szCs w:val="24"/>
        </w:rPr>
        <w:t>Бенефициарная</w:t>
      </w:r>
      <w:proofErr w:type="spellEnd"/>
      <w:r w:rsidRPr="00DB05B8">
        <w:rPr>
          <w:rFonts w:ascii="Times New Roman" w:hAnsi="Times New Roman" w:cs="Times New Roman"/>
          <w:sz w:val="24"/>
          <w:szCs w:val="24"/>
        </w:rPr>
        <w:t xml:space="preserve"> оговорка. </w:t>
      </w:r>
    </w:p>
    <w:p w14:paraId="6B2E222B" w14:textId="60F1778D" w:rsidR="00187664" w:rsidRPr="00491574" w:rsidRDefault="00225A4C" w:rsidP="00187664">
      <w:pPr>
        <w:pStyle w:val="ad"/>
        <w:spacing w:after="0" w:line="240" w:lineRule="auto"/>
        <w:ind w:left="0" w:firstLine="615"/>
        <w:jc w:val="both"/>
        <w:rPr>
          <w:rStyle w:val="Barcode"/>
          <w:rFonts w:ascii="Times New Roman" w:hAnsi="Times New Roman"/>
          <w:i/>
          <w:sz w:val="24"/>
          <w:szCs w:val="24"/>
        </w:rPr>
      </w:pPr>
      <w:r>
        <w:rPr>
          <w:rStyle w:val="Barcode"/>
          <w:rFonts w:ascii="Times New Roman" w:hAnsi="Times New Roman"/>
          <w:sz w:val="24"/>
          <w:szCs w:val="24"/>
        </w:rPr>
        <w:t xml:space="preserve">14.4.1. </w:t>
      </w:r>
      <w:r w:rsidR="00187664" w:rsidRPr="00DB05B8">
        <w:rPr>
          <w:rStyle w:val="Barcode"/>
          <w:rFonts w:ascii="Times New Roman" w:hAnsi="Times New Roman"/>
          <w:sz w:val="24"/>
          <w:szCs w:val="24"/>
        </w:rPr>
        <w:t xml:space="preserve">В случае изменений в цепочке собственников Подрядчика, включая бенефициаров (в том числе конечных), и </w:t>
      </w:r>
      <w:r>
        <w:rPr>
          <w:rStyle w:val="Barcode"/>
          <w:rFonts w:ascii="Times New Roman" w:hAnsi="Times New Roman"/>
          <w:sz w:val="24"/>
          <w:szCs w:val="24"/>
        </w:rPr>
        <w:t xml:space="preserve">(или) в исполнительных органах </w:t>
      </w:r>
      <w:r w:rsidR="00BB623B">
        <w:rPr>
          <w:rStyle w:val="Barcode"/>
          <w:rFonts w:ascii="Times New Roman" w:hAnsi="Times New Roman"/>
          <w:sz w:val="24"/>
          <w:szCs w:val="24"/>
        </w:rPr>
        <w:t xml:space="preserve">Подрядчика, Подрядчик </w:t>
      </w:r>
      <w:r w:rsidR="00187664" w:rsidRPr="00DB05B8">
        <w:rPr>
          <w:rStyle w:val="Barcode"/>
          <w:rFonts w:ascii="Times New Roman" w:hAnsi="Times New Roman"/>
          <w:sz w:val="24"/>
          <w:szCs w:val="24"/>
        </w:rPr>
        <w:t xml:space="preserve">обязуется представить информацию о таких изменениях течение 5 (Пяти) календарных дней с даты таких изменений, с указанием сведений по форме, приведенной в </w:t>
      </w:r>
      <w:r w:rsidR="00187664" w:rsidRPr="00225A4C">
        <w:rPr>
          <w:rStyle w:val="Barcode"/>
          <w:rFonts w:ascii="Times New Roman" w:hAnsi="Times New Roman"/>
          <w:sz w:val="24"/>
          <w:szCs w:val="24"/>
        </w:rPr>
        <w:lastRenderedPageBreak/>
        <w:t xml:space="preserve">Приложении № </w:t>
      </w:r>
      <w:r w:rsidR="006E2C18" w:rsidRPr="00225A4C">
        <w:rPr>
          <w:rStyle w:val="Barcode"/>
          <w:rFonts w:ascii="Times New Roman" w:hAnsi="Times New Roman"/>
          <w:sz w:val="24"/>
          <w:szCs w:val="24"/>
        </w:rPr>
        <w:t>1</w:t>
      </w:r>
      <w:r w:rsidRPr="00225A4C">
        <w:rPr>
          <w:rStyle w:val="Barcode"/>
          <w:rFonts w:ascii="Times New Roman" w:hAnsi="Times New Roman"/>
          <w:sz w:val="24"/>
          <w:szCs w:val="24"/>
        </w:rPr>
        <w:t>3</w:t>
      </w:r>
      <w:r w:rsidR="00187664" w:rsidRPr="00225A4C">
        <w:rPr>
          <w:rStyle w:val="Barcode"/>
          <w:rFonts w:ascii="Times New Roman" w:hAnsi="Times New Roman"/>
          <w:sz w:val="24"/>
          <w:szCs w:val="24"/>
        </w:rPr>
        <w:t xml:space="preserve"> </w:t>
      </w:r>
      <w:r w:rsidR="00187664" w:rsidRPr="00DB05B8">
        <w:rPr>
          <w:rStyle w:val="Barcode"/>
          <w:rFonts w:ascii="Times New Roman" w:hAnsi="Times New Roman"/>
          <w:sz w:val="24"/>
          <w:szCs w:val="24"/>
        </w:rPr>
        <w:t xml:space="preserve">к настоящему Договору, с подтверждением соответствующими документами. </w:t>
      </w:r>
      <w:r w:rsidR="00187664" w:rsidRPr="00491574">
        <w:rPr>
          <w:rStyle w:val="Barcode"/>
          <w:rFonts w:ascii="Times New Roman" w:hAnsi="Times New Roman"/>
          <w:i/>
          <w:sz w:val="24"/>
          <w:szCs w:val="24"/>
        </w:rPr>
        <w:t xml:space="preserve">Информация направляется </w:t>
      </w:r>
      <w:r w:rsidR="00BB623B" w:rsidRPr="00C54E53">
        <w:rPr>
          <w:rStyle w:val="Barcode"/>
          <w:rFonts w:ascii="Times New Roman" w:hAnsi="Times New Roman"/>
          <w:i/>
          <w:sz w:val="24"/>
          <w:szCs w:val="24"/>
        </w:rPr>
        <w:t>по адресу электронной почты</w:t>
      </w:r>
      <w:r w:rsidR="00BB623B">
        <w:rPr>
          <w:rStyle w:val="Barcode"/>
          <w:rFonts w:ascii="Times New Roman" w:hAnsi="Times New Roman"/>
          <w:i/>
          <w:sz w:val="24"/>
          <w:szCs w:val="24"/>
        </w:rPr>
        <w:t xml:space="preserve"> </w:t>
      </w:r>
      <w:r w:rsidR="003C2734" w:rsidRPr="003C2734">
        <w:rPr>
          <w:rStyle w:val="Barcode"/>
          <w:rFonts w:ascii="Times New Roman" w:hAnsi="Times New Roman"/>
          <w:i/>
        </w:rPr>
        <w:t>Shiryaev.VV@karelia.tgc1.ru</w:t>
      </w:r>
      <w:r w:rsidR="00187664" w:rsidRPr="00491574">
        <w:rPr>
          <w:rFonts w:ascii="Times New Roman" w:hAnsi="Times New Roman"/>
          <w:i/>
          <w:sz w:val="24"/>
          <w:szCs w:val="24"/>
        </w:rPr>
        <w:t xml:space="preserve"> </w:t>
      </w:r>
      <w:r w:rsidR="00187664" w:rsidRPr="00491574">
        <w:rPr>
          <w:rStyle w:val="Barcode"/>
          <w:rFonts w:ascii="Times New Roman" w:hAnsi="Times New Roman"/>
          <w:i/>
          <w:sz w:val="24"/>
          <w:szCs w:val="24"/>
        </w:rPr>
        <w:t>с последующим направлением оригиналов средствами почтовой связи.</w:t>
      </w:r>
    </w:p>
    <w:p w14:paraId="6B2E222C" w14:textId="75FC6D5B" w:rsidR="00187664" w:rsidRPr="00DB05B8" w:rsidRDefault="00C54E53" w:rsidP="00187664">
      <w:pPr>
        <w:pStyle w:val="ad"/>
        <w:spacing w:after="0" w:line="240" w:lineRule="auto"/>
        <w:ind w:left="0" w:firstLine="615"/>
        <w:jc w:val="both"/>
        <w:rPr>
          <w:rStyle w:val="Barcode"/>
          <w:rFonts w:ascii="Times New Roman" w:hAnsi="Times New Roman"/>
          <w:sz w:val="24"/>
          <w:szCs w:val="24"/>
        </w:rPr>
      </w:pPr>
      <w:r>
        <w:rPr>
          <w:rStyle w:val="Barcode"/>
          <w:rFonts w:ascii="Times New Roman" w:hAnsi="Times New Roman"/>
          <w:sz w:val="24"/>
          <w:szCs w:val="24"/>
        </w:rPr>
        <w:t xml:space="preserve">14.4.2. Заказчик </w:t>
      </w:r>
      <w:r w:rsidR="00187664" w:rsidRPr="00DB05B8">
        <w:rPr>
          <w:rStyle w:val="Barcode"/>
          <w:rFonts w:ascii="Times New Roman" w:hAnsi="Times New Roman"/>
          <w:sz w:val="24"/>
          <w:szCs w:val="24"/>
        </w:rPr>
        <w:t xml:space="preserve">вправе в одностороннем порядке отказаться от исполнения настоящего </w:t>
      </w:r>
      <w:r>
        <w:rPr>
          <w:rStyle w:val="Barcode"/>
          <w:rFonts w:ascii="Times New Roman" w:hAnsi="Times New Roman"/>
          <w:sz w:val="24"/>
          <w:szCs w:val="24"/>
        </w:rPr>
        <w:t xml:space="preserve">Договора в случае неисполнения </w:t>
      </w:r>
      <w:r w:rsidR="00187664" w:rsidRPr="00DB05B8">
        <w:rPr>
          <w:rStyle w:val="Barcode"/>
          <w:rFonts w:ascii="Times New Roman" w:hAnsi="Times New Roman"/>
          <w:sz w:val="24"/>
          <w:szCs w:val="24"/>
        </w:rPr>
        <w:t>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w:t>
      </w:r>
      <w:r w:rsidR="003C2734">
        <w:rPr>
          <w:rStyle w:val="Barcode"/>
          <w:rFonts w:ascii="Times New Roman" w:hAnsi="Times New Roman"/>
          <w:sz w:val="24"/>
          <w:szCs w:val="24"/>
        </w:rPr>
        <w:t xml:space="preserve">ьменного уведомления Заказчика </w:t>
      </w:r>
      <w:r w:rsidR="00187664" w:rsidRPr="00DB05B8">
        <w:rPr>
          <w:rStyle w:val="Barcode"/>
          <w:rFonts w:ascii="Times New Roman" w:hAnsi="Times New Roman"/>
          <w:sz w:val="24"/>
          <w:szCs w:val="24"/>
        </w:rPr>
        <w:t>об отказе от исполнения договора или с иной даты, указанной в таком уведомлении.</w:t>
      </w:r>
    </w:p>
    <w:p w14:paraId="6B2E222D" w14:textId="77777777" w:rsidR="00187664" w:rsidRPr="00DB05B8" w:rsidRDefault="00187664" w:rsidP="00BE5007">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DB05B8">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691CBD72" w14:textId="77777777" w:rsidR="003C2734" w:rsidRDefault="00BE5007" w:rsidP="006643E5">
      <w:pPr>
        <w:pStyle w:val="ad"/>
        <w:numPr>
          <w:ilvl w:val="1"/>
          <w:numId w:val="16"/>
        </w:numPr>
        <w:spacing w:after="0" w:line="240" w:lineRule="auto"/>
        <w:ind w:left="0" w:firstLine="612"/>
        <w:jc w:val="both"/>
        <w:rPr>
          <w:rFonts w:ascii="Times New Roman" w:hAnsi="Times New Roman"/>
          <w:sz w:val="24"/>
          <w:szCs w:val="24"/>
          <w:lang w:eastAsia="ru-RU"/>
        </w:rPr>
      </w:pPr>
      <w:r w:rsidRPr="00D87CD1">
        <w:rPr>
          <w:rFonts w:ascii="Times New Roman" w:hAnsi="Times New Roman"/>
          <w:sz w:val="24"/>
          <w:szCs w:val="24"/>
          <w:lang w:eastAsia="ru-RU"/>
        </w:rPr>
        <w:t xml:space="preserve">Сторонами достигнуто соглашение о том, что существенными являются следующие условия: предмет, срок выполнения работ, цена, качество, объем выполняемых работ. </w:t>
      </w:r>
    </w:p>
    <w:p w14:paraId="7E3F305C" w14:textId="0E9CAD89" w:rsidR="00BE5007" w:rsidRPr="00D87CD1" w:rsidRDefault="00BE5007" w:rsidP="006643E5">
      <w:pPr>
        <w:pStyle w:val="ad"/>
        <w:spacing w:after="0" w:line="240" w:lineRule="auto"/>
        <w:ind w:left="0" w:firstLine="612"/>
        <w:jc w:val="both"/>
        <w:rPr>
          <w:rFonts w:ascii="Times New Roman" w:hAnsi="Times New Roman"/>
          <w:sz w:val="24"/>
          <w:szCs w:val="24"/>
          <w:lang w:eastAsia="ru-RU"/>
        </w:rPr>
      </w:pPr>
      <w:r w:rsidRPr="00D87CD1">
        <w:rPr>
          <w:rFonts w:ascii="Times New Roman" w:hAnsi="Times New Roman"/>
          <w:sz w:val="24"/>
          <w:szCs w:val="24"/>
          <w:lang w:eastAsia="ru-RU"/>
        </w:rPr>
        <w:t>Любые изменения, касающиеся данных условий</w:t>
      </w:r>
      <w:r w:rsidR="004A7AD8">
        <w:rPr>
          <w:rFonts w:ascii="Times New Roman" w:hAnsi="Times New Roman"/>
          <w:sz w:val="24"/>
          <w:szCs w:val="24"/>
          <w:lang w:eastAsia="ru-RU"/>
        </w:rPr>
        <w:t>,</w:t>
      </w:r>
      <w:r w:rsidRPr="00D87CD1">
        <w:rPr>
          <w:rFonts w:ascii="Times New Roman" w:hAnsi="Times New Roman"/>
          <w:sz w:val="24"/>
          <w:szCs w:val="24"/>
          <w:lang w:eastAsia="ru-RU"/>
        </w:rPr>
        <w:t xml:space="preserve"> должны быть оформлены путем подписания дополнительного соглашения. </w:t>
      </w:r>
    </w:p>
    <w:p w14:paraId="0482034E" w14:textId="77777777" w:rsidR="00BE5007" w:rsidRDefault="00BE5007" w:rsidP="006643E5">
      <w:pPr>
        <w:pStyle w:val="ad"/>
        <w:numPr>
          <w:ilvl w:val="1"/>
          <w:numId w:val="16"/>
        </w:numPr>
        <w:spacing w:after="0" w:line="240" w:lineRule="auto"/>
        <w:ind w:left="0" w:firstLine="612"/>
        <w:jc w:val="both"/>
        <w:rPr>
          <w:rFonts w:ascii="Times New Roman" w:hAnsi="Times New Roman"/>
          <w:sz w:val="24"/>
          <w:szCs w:val="24"/>
        </w:rPr>
      </w:pPr>
      <w:r w:rsidRPr="00BE5007">
        <w:rPr>
          <w:rFonts w:ascii="Times New Roman" w:hAnsi="Times New Roman"/>
          <w:sz w:val="24"/>
          <w:szCs w:val="24"/>
          <w:lang w:eastAsia="ru-RU"/>
        </w:rPr>
        <w:t xml:space="preserve"> Ни одна из Сторон не вправе уступить право (требование) по настоящему договору третьим лицам без согласия другой Стороны.</w:t>
      </w:r>
    </w:p>
    <w:p w14:paraId="6B2E2238" w14:textId="37594DDA" w:rsidR="00187664" w:rsidRPr="00BE5007" w:rsidRDefault="00C54E53" w:rsidP="006643E5">
      <w:pPr>
        <w:pStyle w:val="ad"/>
        <w:numPr>
          <w:ilvl w:val="1"/>
          <w:numId w:val="16"/>
        </w:numPr>
        <w:spacing w:after="0" w:line="240" w:lineRule="auto"/>
        <w:ind w:left="0" w:firstLine="612"/>
        <w:jc w:val="both"/>
        <w:rPr>
          <w:rFonts w:ascii="Times New Roman" w:hAnsi="Times New Roman"/>
          <w:sz w:val="24"/>
          <w:szCs w:val="24"/>
        </w:rPr>
      </w:pPr>
      <w:r>
        <w:rPr>
          <w:rFonts w:ascii="Times New Roman" w:hAnsi="Times New Roman"/>
          <w:sz w:val="24"/>
          <w:szCs w:val="24"/>
        </w:rPr>
        <w:t xml:space="preserve">Все приложения, поименованные </w:t>
      </w:r>
      <w:r w:rsidR="00187664" w:rsidRPr="00BE5007">
        <w:rPr>
          <w:rFonts w:ascii="Times New Roman" w:hAnsi="Times New Roman"/>
          <w:sz w:val="24"/>
          <w:szCs w:val="24"/>
        </w:rPr>
        <w:t xml:space="preserve">в настоящем Договоре, являются неотъемлемой его частью:  </w:t>
      </w:r>
    </w:p>
    <w:p w14:paraId="6B2E2239" w14:textId="77777777" w:rsidR="00187664" w:rsidRPr="00DB05B8" w:rsidRDefault="00187664" w:rsidP="00187664">
      <w:pPr>
        <w:pStyle w:val="ConsPlusNonformat"/>
        <w:widowControl/>
        <w:ind w:firstLine="720"/>
        <w:jc w:val="both"/>
        <w:rPr>
          <w:rFonts w:ascii="Times New Roman" w:hAnsi="Times New Roman" w:cs="Times New Roman"/>
          <w:sz w:val="24"/>
          <w:szCs w:val="24"/>
        </w:rPr>
      </w:pPr>
    </w:p>
    <w:p w14:paraId="6B2E223A" w14:textId="77777777" w:rsidR="00187664" w:rsidRPr="00DB05B8" w:rsidRDefault="00187664" w:rsidP="00187664">
      <w:pPr>
        <w:pStyle w:val="2"/>
        <w:rPr>
          <w:b/>
          <w:szCs w:val="24"/>
        </w:rPr>
      </w:pPr>
      <w:r w:rsidRPr="00DB05B8">
        <w:rPr>
          <w:b/>
          <w:szCs w:val="24"/>
        </w:rPr>
        <w:t>ПРИЛОЖЕНИЯ:</w:t>
      </w:r>
    </w:p>
    <w:p w14:paraId="6B2E223B" w14:textId="02351C6C" w:rsidR="00187664" w:rsidRPr="003C2734" w:rsidRDefault="00187664" w:rsidP="00187664">
      <w:pPr>
        <w:pStyle w:val="2"/>
        <w:numPr>
          <w:ilvl w:val="0"/>
          <w:numId w:val="17"/>
        </w:numPr>
        <w:ind w:left="0" w:firstLine="0"/>
        <w:jc w:val="both"/>
        <w:rPr>
          <w:szCs w:val="24"/>
        </w:rPr>
      </w:pPr>
      <w:r w:rsidRPr="003C2734">
        <w:rPr>
          <w:szCs w:val="24"/>
        </w:rPr>
        <w:t>Прил</w:t>
      </w:r>
      <w:r w:rsidR="003C2734" w:rsidRPr="003C2734">
        <w:rPr>
          <w:szCs w:val="24"/>
        </w:rPr>
        <w:t>ожение № 1: Техническое задание</w:t>
      </w:r>
    </w:p>
    <w:p w14:paraId="6B2E223C" w14:textId="132F7231" w:rsidR="00187664" w:rsidRPr="003C2734" w:rsidRDefault="00187664" w:rsidP="00187664">
      <w:pPr>
        <w:pStyle w:val="2"/>
        <w:numPr>
          <w:ilvl w:val="0"/>
          <w:numId w:val="17"/>
        </w:numPr>
        <w:ind w:left="0" w:firstLine="0"/>
        <w:jc w:val="both"/>
        <w:rPr>
          <w:szCs w:val="24"/>
        </w:rPr>
      </w:pPr>
      <w:r w:rsidRPr="003C2734">
        <w:rPr>
          <w:szCs w:val="24"/>
        </w:rPr>
        <w:t xml:space="preserve">Приложение № 2:  График </w:t>
      </w:r>
      <w:r w:rsidRPr="003C2734">
        <w:rPr>
          <w:szCs w:val="24"/>
          <w:lang w:val="ru-RU"/>
        </w:rPr>
        <w:t xml:space="preserve">выполнения </w:t>
      </w:r>
      <w:r w:rsidR="003C2734" w:rsidRPr="003C2734">
        <w:rPr>
          <w:szCs w:val="24"/>
        </w:rPr>
        <w:t xml:space="preserve"> работ</w:t>
      </w:r>
    </w:p>
    <w:p w14:paraId="6B2E223D" w14:textId="11CD8690" w:rsidR="00187664" w:rsidRPr="003C2734" w:rsidRDefault="003C2734" w:rsidP="00187664">
      <w:pPr>
        <w:pStyle w:val="2"/>
        <w:numPr>
          <w:ilvl w:val="0"/>
          <w:numId w:val="17"/>
        </w:numPr>
        <w:ind w:left="0" w:firstLine="0"/>
        <w:jc w:val="both"/>
        <w:rPr>
          <w:szCs w:val="24"/>
        </w:rPr>
      </w:pPr>
      <w:r w:rsidRPr="003C2734">
        <w:rPr>
          <w:szCs w:val="24"/>
        </w:rPr>
        <w:t>Приложение № 3:  Смета</w:t>
      </w:r>
    </w:p>
    <w:p w14:paraId="6B2E223E" w14:textId="3C2A86ED" w:rsidR="00187664" w:rsidRPr="003C2734" w:rsidRDefault="00187664" w:rsidP="00187664">
      <w:pPr>
        <w:pStyle w:val="2"/>
        <w:numPr>
          <w:ilvl w:val="0"/>
          <w:numId w:val="17"/>
        </w:numPr>
        <w:ind w:left="0" w:firstLine="0"/>
        <w:jc w:val="both"/>
        <w:rPr>
          <w:szCs w:val="24"/>
        </w:rPr>
      </w:pPr>
      <w:r w:rsidRPr="003C2734">
        <w:rPr>
          <w:szCs w:val="24"/>
        </w:rPr>
        <w:t>Приложен</w:t>
      </w:r>
      <w:r w:rsidR="003C2734" w:rsidRPr="003C2734">
        <w:rPr>
          <w:szCs w:val="24"/>
        </w:rPr>
        <w:t>ие № 4:  Расчет договорной цены</w:t>
      </w:r>
    </w:p>
    <w:p w14:paraId="6B2E223F" w14:textId="47D8D13A" w:rsidR="00187664" w:rsidRPr="003C2734" w:rsidRDefault="003C2734" w:rsidP="00187664">
      <w:pPr>
        <w:pStyle w:val="2"/>
        <w:numPr>
          <w:ilvl w:val="0"/>
          <w:numId w:val="17"/>
        </w:numPr>
        <w:ind w:left="0" w:firstLine="0"/>
        <w:jc w:val="both"/>
        <w:rPr>
          <w:szCs w:val="24"/>
        </w:rPr>
      </w:pPr>
      <w:r w:rsidRPr="003C2734">
        <w:rPr>
          <w:szCs w:val="24"/>
        </w:rPr>
        <w:t>Приложение № 5:  Спецификация</w:t>
      </w:r>
    </w:p>
    <w:p w14:paraId="1F025026" w14:textId="4698E7C3" w:rsidR="00184418" w:rsidRPr="003C2734" w:rsidRDefault="00184418" w:rsidP="00187664">
      <w:pPr>
        <w:pStyle w:val="2"/>
        <w:numPr>
          <w:ilvl w:val="0"/>
          <w:numId w:val="17"/>
        </w:numPr>
        <w:ind w:left="0" w:firstLine="0"/>
        <w:jc w:val="both"/>
        <w:rPr>
          <w:szCs w:val="24"/>
        </w:rPr>
      </w:pPr>
      <w:r w:rsidRPr="003C2734">
        <w:rPr>
          <w:szCs w:val="24"/>
        </w:rPr>
        <w:t xml:space="preserve">Приложение № </w:t>
      </w:r>
      <w:r w:rsidR="002536AB" w:rsidRPr="003C2734">
        <w:rPr>
          <w:szCs w:val="24"/>
          <w:lang w:val="ru-RU"/>
        </w:rPr>
        <w:t>6</w:t>
      </w:r>
      <w:r w:rsidRPr="003C2734">
        <w:rPr>
          <w:szCs w:val="24"/>
        </w:rPr>
        <w:t>:  График поставки оборудования</w:t>
      </w:r>
    </w:p>
    <w:p w14:paraId="6760628C" w14:textId="329C7EFC" w:rsidR="00CC4A28" w:rsidRPr="003C2734" w:rsidRDefault="002536AB" w:rsidP="00187664">
      <w:pPr>
        <w:pStyle w:val="2"/>
        <w:numPr>
          <w:ilvl w:val="0"/>
          <w:numId w:val="17"/>
        </w:numPr>
        <w:ind w:left="0" w:firstLine="0"/>
        <w:jc w:val="both"/>
        <w:rPr>
          <w:szCs w:val="24"/>
        </w:rPr>
      </w:pPr>
      <w:r w:rsidRPr="003C2734">
        <w:rPr>
          <w:szCs w:val="24"/>
        </w:rPr>
        <w:t xml:space="preserve">Приложение № </w:t>
      </w:r>
      <w:r w:rsidRPr="003C2734">
        <w:rPr>
          <w:szCs w:val="24"/>
          <w:lang w:val="ru-RU"/>
        </w:rPr>
        <w:t>7</w:t>
      </w:r>
      <w:r w:rsidR="003C2734" w:rsidRPr="003C2734">
        <w:rPr>
          <w:szCs w:val="24"/>
          <w:lang w:val="ru-RU"/>
        </w:rPr>
        <w:t>:</w:t>
      </w:r>
      <w:r w:rsidR="00CC4A28" w:rsidRPr="003C2734">
        <w:rPr>
          <w:szCs w:val="24"/>
          <w:lang w:val="ru-RU"/>
        </w:rPr>
        <w:t xml:space="preserve">  </w:t>
      </w:r>
      <w:r w:rsidR="00CC4A28" w:rsidRPr="003C2734">
        <w:rPr>
          <w:szCs w:val="24"/>
        </w:rPr>
        <w:t>П</w:t>
      </w:r>
      <w:r w:rsidR="002E1719" w:rsidRPr="003C2734">
        <w:rPr>
          <w:szCs w:val="24"/>
        </w:rPr>
        <w:t>рограмм</w:t>
      </w:r>
      <w:r w:rsidR="0098349B" w:rsidRPr="003C2734">
        <w:rPr>
          <w:szCs w:val="24"/>
          <w:lang w:val="ru-RU"/>
        </w:rPr>
        <w:t>а</w:t>
      </w:r>
      <w:r w:rsidR="002E1719" w:rsidRPr="003C2734">
        <w:rPr>
          <w:szCs w:val="24"/>
        </w:rPr>
        <w:t xml:space="preserve"> и методик</w:t>
      </w:r>
      <w:r w:rsidR="0098349B" w:rsidRPr="003C2734">
        <w:rPr>
          <w:szCs w:val="24"/>
          <w:lang w:val="ru-RU"/>
        </w:rPr>
        <w:t>а</w:t>
      </w:r>
      <w:r w:rsidR="002E1719" w:rsidRPr="003C2734">
        <w:rPr>
          <w:szCs w:val="24"/>
        </w:rPr>
        <w:t xml:space="preserve"> испытаний</w:t>
      </w:r>
    </w:p>
    <w:p w14:paraId="66EFEC7D" w14:textId="4832F8D1" w:rsidR="00857846" w:rsidRPr="003C2734" w:rsidRDefault="002536AB" w:rsidP="00857846">
      <w:pPr>
        <w:pStyle w:val="2"/>
        <w:numPr>
          <w:ilvl w:val="0"/>
          <w:numId w:val="17"/>
        </w:numPr>
        <w:ind w:hanging="720"/>
        <w:jc w:val="both"/>
        <w:rPr>
          <w:szCs w:val="24"/>
        </w:rPr>
      </w:pPr>
      <w:r w:rsidRPr="003C2734">
        <w:rPr>
          <w:szCs w:val="24"/>
        </w:rPr>
        <w:t xml:space="preserve">Приложение № </w:t>
      </w:r>
      <w:r w:rsidRPr="003C2734">
        <w:rPr>
          <w:szCs w:val="24"/>
          <w:lang w:val="ru-RU"/>
        </w:rPr>
        <w:t>8</w:t>
      </w:r>
      <w:r w:rsidR="003C2734" w:rsidRPr="003C2734">
        <w:rPr>
          <w:szCs w:val="24"/>
          <w:lang w:val="ru-RU"/>
        </w:rPr>
        <w:t>:</w:t>
      </w:r>
      <w:r w:rsidR="00857846" w:rsidRPr="003C2734">
        <w:rPr>
          <w:szCs w:val="24"/>
          <w:lang w:val="ru-RU"/>
        </w:rPr>
        <w:t xml:space="preserve"> </w:t>
      </w:r>
      <w:r w:rsidR="00857846" w:rsidRPr="003C2734">
        <w:rPr>
          <w:szCs w:val="24"/>
        </w:rPr>
        <w:t>Состав пусконаладочных работ</w:t>
      </w:r>
    </w:p>
    <w:p w14:paraId="6B2E2240" w14:textId="2623D996" w:rsidR="00187664" w:rsidRPr="003C2734" w:rsidRDefault="00187664" w:rsidP="00187664">
      <w:pPr>
        <w:pStyle w:val="2"/>
        <w:numPr>
          <w:ilvl w:val="0"/>
          <w:numId w:val="17"/>
        </w:numPr>
        <w:tabs>
          <w:tab w:val="left" w:pos="709"/>
        </w:tabs>
        <w:ind w:left="0" w:firstLine="0"/>
        <w:jc w:val="both"/>
        <w:rPr>
          <w:szCs w:val="24"/>
        </w:rPr>
      </w:pPr>
      <w:r w:rsidRPr="003C2734">
        <w:rPr>
          <w:szCs w:val="24"/>
        </w:rPr>
        <w:t xml:space="preserve">Приложение № </w:t>
      </w:r>
      <w:r w:rsidR="002536AB" w:rsidRPr="003C2734">
        <w:rPr>
          <w:szCs w:val="24"/>
          <w:lang w:val="ru-RU"/>
        </w:rPr>
        <w:t>9</w:t>
      </w:r>
      <w:r w:rsidRPr="003C2734">
        <w:rPr>
          <w:szCs w:val="24"/>
        </w:rPr>
        <w:t>:  Экологическ</w:t>
      </w:r>
      <w:r w:rsidRPr="003C2734">
        <w:rPr>
          <w:szCs w:val="24"/>
          <w:lang w:val="ru-RU"/>
        </w:rPr>
        <w:t>ая политика</w:t>
      </w:r>
      <w:r w:rsidR="003C2734" w:rsidRPr="003C2734">
        <w:rPr>
          <w:szCs w:val="24"/>
        </w:rPr>
        <w:t xml:space="preserve"> ОАО “</w:t>
      </w:r>
      <w:r w:rsidR="003C2734" w:rsidRPr="003C2734">
        <w:rPr>
          <w:szCs w:val="24"/>
          <w:lang w:val="ru-RU"/>
        </w:rPr>
        <w:t>ТГК-1»</w:t>
      </w:r>
    </w:p>
    <w:p w14:paraId="6B2E2242" w14:textId="2E79B390" w:rsidR="00187664" w:rsidRPr="003C2734" w:rsidRDefault="003C2734" w:rsidP="00187664">
      <w:pPr>
        <w:pStyle w:val="Heading70"/>
        <w:keepNext/>
        <w:keepLines/>
        <w:shd w:val="clear" w:color="auto" w:fill="auto"/>
        <w:tabs>
          <w:tab w:val="left" w:pos="709"/>
        </w:tabs>
        <w:spacing w:after="0" w:line="240" w:lineRule="auto"/>
        <w:ind w:right="700"/>
        <w:rPr>
          <w:rFonts w:ascii="Times New Roman" w:hAnsi="Times New Roman" w:cs="Times New Roman"/>
        </w:rPr>
      </w:pPr>
      <w:r w:rsidRPr="003C2734">
        <w:rPr>
          <w:rFonts w:ascii="Times New Roman" w:hAnsi="Times New Roman" w:cs="Times New Roman"/>
        </w:rPr>
        <w:t>10</w:t>
      </w:r>
      <w:r w:rsidR="00187664" w:rsidRPr="003C2734">
        <w:rPr>
          <w:rFonts w:ascii="Times New Roman" w:hAnsi="Times New Roman" w:cs="Times New Roman"/>
        </w:rPr>
        <w:t>.</w:t>
      </w:r>
      <w:r w:rsidR="00187664" w:rsidRPr="003C2734">
        <w:rPr>
          <w:rFonts w:ascii="Times New Roman" w:hAnsi="Times New Roman" w:cs="Times New Roman"/>
        </w:rPr>
        <w:tab/>
        <w:t xml:space="preserve"> Приложение № </w:t>
      </w:r>
      <w:r w:rsidRPr="003C2734">
        <w:rPr>
          <w:rFonts w:ascii="Times New Roman" w:hAnsi="Times New Roman" w:cs="Times New Roman"/>
        </w:rPr>
        <w:t>10</w:t>
      </w:r>
      <w:r w:rsidR="00187664" w:rsidRPr="003C2734">
        <w:rPr>
          <w:rFonts w:ascii="Times New Roman" w:hAnsi="Times New Roman" w:cs="Times New Roman"/>
        </w:rPr>
        <w:t>: Требования по охране труда, промышленной безопасност</w:t>
      </w:r>
      <w:r w:rsidRPr="003C2734">
        <w:rPr>
          <w:rFonts w:ascii="Times New Roman" w:hAnsi="Times New Roman" w:cs="Times New Roman"/>
        </w:rPr>
        <w:t>и и охране окружающей среды</w:t>
      </w:r>
    </w:p>
    <w:p w14:paraId="6B2E2243" w14:textId="6D882320" w:rsidR="00187664" w:rsidRPr="003C2734" w:rsidRDefault="003C2734" w:rsidP="00187664">
      <w:pPr>
        <w:keepNext/>
        <w:keepLines/>
        <w:tabs>
          <w:tab w:val="left" w:pos="709"/>
        </w:tabs>
        <w:ind w:right="20"/>
        <w:rPr>
          <w:sz w:val="24"/>
          <w:szCs w:val="24"/>
        </w:rPr>
      </w:pPr>
      <w:r w:rsidRPr="003C2734">
        <w:rPr>
          <w:sz w:val="24"/>
          <w:szCs w:val="24"/>
        </w:rPr>
        <w:t>11</w:t>
      </w:r>
      <w:r w:rsidR="00187664" w:rsidRPr="003C2734">
        <w:rPr>
          <w:sz w:val="24"/>
          <w:szCs w:val="24"/>
        </w:rPr>
        <w:t>.</w:t>
      </w:r>
      <w:r w:rsidR="00187664" w:rsidRPr="003C2734">
        <w:rPr>
          <w:sz w:val="24"/>
          <w:szCs w:val="24"/>
        </w:rPr>
        <w:tab/>
        <w:t xml:space="preserve">Приложение № </w:t>
      </w:r>
      <w:r w:rsidRPr="003C2734">
        <w:rPr>
          <w:sz w:val="24"/>
          <w:szCs w:val="24"/>
        </w:rPr>
        <w:t xml:space="preserve">11: </w:t>
      </w:r>
      <w:r w:rsidR="00187664" w:rsidRPr="003C2734">
        <w:rPr>
          <w:sz w:val="24"/>
          <w:szCs w:val="24"/>
        </w:rPr>
        <w:t>Порядок проведения технического расследования аварий на Объектах Заказчика в течение гарантийного срока либо срока слу</w:t>
      </w:r>
      <w:r w:rsidRPr="003C2734">
        <w:rPr>
          <w:sz w:val="24"/>
          <w:szCs w:val="24"/>
        </w:rPr>
        <w:t>жбы (эксплуатации) оборудования</w:t>
      </w:r>
    </w:p>
    <w:p w14:paraId="6B2E2244" w14:textId="74528416" w:rsidR="00187664" w:rsidRPr="003C2734" w:rsidRDefault="003C2734" w:rsidP="00187664">
      <w:pPr>
        <w:keepNext/>
        <w:keepLines/>
        <w:tabs>
          <w:tab w:val="left" w:pos="709"/>
        </w:tabs>
        <w:ind w:right="20"/>
        <w:rPr>
          <w:sz w:val="24"/>
          <w:szCs w:val="24"/>
        </w:rPr>
      </w:pPr>
      <w:r w:rsidRPr="003C2734">
        <w:rPr>
          <w:sz w:val="24"/>
          <w:szCs w:val="24"/>
        </w:rPr>
        <w:t>12</w:t>
      </w:r>
      <w:r w:rsidR="00187664" w:rsidRPr="003C2734">
        <w:rPr>
          <w:sz w:val="24"/>
          <w:szCs w:val="24"/>
        </w:rPr>
        <w:t xml:space="preserve">. </w:t>
      </w:r>
      <w:r w:rsidR="00187664" w:rsidRPr="003C2734">
        <w:rPr>
          <w:sz w:val="24"/>
          <w:szCs w:val="24"/>
        </w:rPr>
        <w:tab/>
        <w:t>Приложение № 1</w:t>
      </w:r>
      <w:r w:rsidRPr="003C2734">
        <w:rPr>
          <w:sz w:val="24"/>
          <w:szCs w:val="24"/>
        </w:rPr>
        <w:t>2</w:t>
      </w:r>
      <w:r w:rsidR="00187664" w:rsidRPr="003C2734">
        <w:rPr>
          <w:sz w:val="24"/>
          <w:szCs w:val="24"/>
        </w:rPr>
        <w:t xml:space="preserve">: Форма Акта сдачи-приемки </w:t>
      </w:r>
      <w:r w:rsidRPr="003C2734">
        <w:rPr>
          <w:sz w:val="24"/>
          <w:szCs w:val="24"/>
        </w:rPr>
        <w:t>выполненных работ (этапа работ)</w:t>
      </w:r>
    </w:p>
    <w:p w14:paraId="6B2E2245" w14:textId="7A5E6EB6" w:rsidR="00187664" w:rsidRPr="003C2734" w:rsidRDefault="003C2734" w:rsidP="00187664">
      <w:pPr>
        <w:keepNext/>
        <w:keepLines/>
        <w:tabs>
          <w:tab w:val="left" w:pos="709"/>
        </w:tabs>
        <w:ind w:right="20"/>
        <w:rPr>
          <w:sz w:val="24"/>
          <w:szCs w:val="24"/>
        </w:rPr>
      </w:pPr>
      <w:r w:rsidRPr="003C2734">
        <w:rPr>
          <w:sz w:val="24"/>
          <w:szCs w:val="24"/>
        </w:rPr>
        <w:t>13</w:t>
      </w:r>
      <w:r w:rsidR="00187664" w:rsidRPr="003C2734">
        <w:rPr>
          <w:sz w:val="24"/>
          <w:szCs w:val="24"/>
        </w:rPr>
        <w:t>.</w:t>
      </w:r>
      <w:r w:rsidR="00187664" w:rsidRPr="003C2734">
        <w:rPr>
          <w:sz w:val="24"/>
          <w:szCs w:val="24"/>
        </w:rPr>
        <w:tab/>
        <w:t xml:space="preserve"> Приложени</w:t>
      </w:r>
      <w:r w:rsidR="00BC46F9" w:rsidRPr="003C2734">
        <w:rPr>
          <w:sz w:val="24"/>
          <w:szCs w:val="24"/>
        </w:rPr>
        <w:t>е</w:t>
      </w:r>
      <w:r w:rsidR="00187664" w:rsidRPr="003C2734">
        <w:rPr>
          <w:sz w:val="24"/>
          <w:szCs w:val="24"/>
        </w:rPr>
        <w:t xml:space="preserve"> № 1</w:t>
      </w:r>
      <w:r w:rsidRPr="003C2734">
        <w:rPr>
          <w:sz w:val="24"/>
          <w:szCs w:val="24"/>
        </w:rPr>
        <w:t xml:space="preserve">3: </w:t>
      </w:r>
      <w:r w:rsidR="00187664" w:rsidRPr="003C2734">
        <w:rPr>
          <w:sz w:val="24"/>
          <w:szCs w:val="24"/>
        </w:rPr>
        <w:t>Форма «Сведения об изменении информации о</w:t>
      </w:r>
      <w:r>
        <w:rPr>
          <w:sz w:val="24"/>
          <w:szCs w:val="24"/>
        </w:rPr>
        <w:t xml:space="preserve"> цепочке собственников, включая</w:t>
      </w:r>
      <w:r w:rsidR="00187664" w:rsidRPr="003C2734">
        <w:rPr>
          <w:sz w:val="24"/>
          <w:szCs w:val="24"/>
        </w:rPr>
        <w:t xml:space="preserve"> бенефициаров (в том числе конечных</w:t>
      </w:r>
      <w:r w:rsidR="006643E5" w:rsidRPr="00C54E53">
        <w:rPr>
          <w:sz w:val="24"/>
          <w:szCs w:val="24"/>
        </w:rPr>
        <w:t>)</w:t>
      </w:r>
    </w:p>
    <w:p w14:paraId="6B2E2246" w14:textId="15CCB148" w:rsidR="00BD6D2F" w:rsidRPr="00BD6D2F" w:rsidRDefault="003C2734" w:rsidP="00BD6D2F">
      <w:pPr>
        <w:keepNext/>
        <w:keepLines/>
        <w:tabs>
          <w:tab w:val="left" w:pos="709"/>
        </w:tabs>
        <w:ind w:right="20"/>
        <w:rPr>
          <w:sz w:val="24"/>
          <w:szCs w:val="24"/>
        </w:rPr>
      </w:pPr>
      <w:r w:rsidRPr="003C2734">
        <w:rPr>
          <w:sz w:val="24"/>
          <w:szCs w:val="24"/>
        </w:rPr>
        <w:t>14</w:t>
      </w:r>
      <w:r w:rsidR="00BD6D2F" w:rsidRPr="003C2734">
        <w:rPr>
          <w:sz w:val="24"/>
          <w:szCs w:val="24"/>
        </w:rPr>
        <w:t xml:space="preserve">.       </w:t>
      </w:r>
      <w:r w:rsidR="00C934CC" w:rsidRPr="003C2734">
        <w:rPr>
          <w:sz w:val="24"/>
          <w:szCs w:val="24"/>
        </w:rPr>
        <w:t>Приложение №1</w:t>
      </w:r>
      <w:r w:rsidRPr="003C2734">
        <w:rPr>
          <w:sz w:val="24"/>
          <w:szCs w:val="24"/>
        </w:rPr>
        <w:t>4</w:t>
      </w:r>
      <w:r w:rsidR="00C934CC" w:rsidRPr="003C2734">
        <w:rPr>
          <w:sz w:val="24"/>
          <w:szCs w:val="24"/>
        </w:rPr>
        <w:t>:</w:t>
      </w:r>
      <w:r w:rsidR="00BD6D2F" w:rsidRPr="003C2734">
        <w:rPr>
          <w:sz w:val="24"/>
          <w:szCs w:val="24"/>
        </w:rPr>
        <w:t xml:space="preserve"> Соглашение о предоставлен</w:t>
      </w:r>
      <w:r w:rsidRPr="003C2734">
        <w:rPr>
          <w:sz w:val="24"/>
          <w:szCs w:val="24"/>
        </w:rPr>
        <w:t>ии сведений</w:t>
      </w:r>
    </w:p>
    <w:p w14:paraId="6B2E2247" w14:textId="77777777" w:rsidR="00187664" w:rsidRPr="00DB05B8" w:rsidRDefault="00187664" w:rsidP="00187664">
      <w:pPr>
        <w:keepNext/>
        <w:keepLines/>
        <w:ind w:left="20" w:right="20"/>
        <w:rPr>
          <w:sz w:val="24"/>
          <w:szCs w:val="24"/>
        </w:rPr>
      </w:pPr>
    </w:p>
    <w:p w14:paraId="6B2E224A" w14:textId="77777777" w:rsidR="00187664" w:rsidRPr="00DB05B8" w:rsidRDefault="00187664" w:rsidP="00187664">
      <w:pPr>
        <w:ind w:firstLine="720"/>
        <w:jc w:val="center"/>
        <w:rPr>
          <w:b/>
          <w:sz w:val="24"/>
          <w:szCs w:val="24"/>
        </w:rPr>
      </w:pPr>
      <w:r w:rsidRPr="00DB05B8">
        <w:rPr>
          <w:b/>
          <w:sz w:val="24"/>
          <w:szCs w:val="24"/>
        </w:rPr>
        <w:t>15. РЕКВИЗИТЫ И АДРЕСА СТОРОН</w:t>
      </w:r>
    </w:p>
    <w:p w14:paraId="6B2E224B" w14:textId="77777777" w:rsidR="00187664" w:rsidRPr="00DB05B8" w:rsidRDefault="00187664" w:rsidP="00187664">
      <w:pPr>
        <w:ind w:firstLine="72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5270"/>
      </w:tblGrid>
      <w:tr w:rsidR="00187664" w:rsidRPr="00DB05B8" w14:paraId="6B2E224E"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6B2E224C" w14:textId="77777777" w:rsidR="00187664" w:rsidRPr="00DB05B8" w:rsidRDefault="00187664">
            <w:pPr>
              <w:jc w:val="both"/>
              <w:rPr>
                <w:b/>
                <w:sz w:val="24"/>
                <w:szCs w:val="24"/>
              </w:rPr>
            </w:pPr>
            <w:r w:rsidRPr="00DB05B8">
              <w:rPr>
                <w:b/>
                <w:sz w:val="24"/>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14:paraId="6B2E224D" w14:textId="77777777" w:rsidR="00187664" w:rsidRPr="00DB05B8" w:rsidRDefault="00187664">
            <w:pPr>
              <w:rPr>
                <w:b/>
                <w:sz w:val="24"/>
                <w:szCs w:val="24"/>
              </w:rPr>
            </w:pPr>
            <w:r w:rsidRPr="00DB05B8">
              <w:rPr>
                <w:b/>
                <w:sz w:val="24"/>
                <w:szCs w:val="24"/>
              </w:rPr>
              <w:t xml:space="preserve">Подрядчик: </w:t>
            </w:r>
          </w:p>
        </w:tc>
      </w:tr>
      <w:tr w:rsidR="00187664" w:rsidRPr="00DB05B8" w14:paraId="6B2E2267"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4596BECD" w14:textId="61932B77" w:rsidR="0036581E" w:rsidRDefault="00F91740" w:rsidP="00F91740">
            <w:r w:rsidRPr="00F91740">
              <w:t>ОАО «Территориальная генерирующа</w:t>
            </w:r>
            <w:r w:rsidR="0036581E">
              <w:t>я компания №1», ИНН 7841312071,</w:t>
            </w:r>
          </w:p>
          <w:p w14:paraId="314C24BA" w14:textId="1A6F790D" w:rsidR="00F91740" w:rsidRPr="00F91740" w:rsidRDefault="00F91740" w:rsidP="00F91740">
            <w:r w:rsidRPr="00F91740">
              <w:t>КПП 780</w:t>
            </w:r>
            <w:r w:rsidR="0036581E">
              <w:t xml:space="preserve">501001, </w:t>
            </w:r>
            <w:r w:rsidRPr="00F91740">
              <w:t xml:space="preserve">ОГРН 1057810153400 </w:t>
            </w:r>
          </w:p>
          <w:p w14:paraId="5129CF6F" w14:textId="77777777" w:rsidR="00F91740" w:rsidRPr="00F91740" w:rsidRDefault="00F91740" w:rsidP="00F91740">
            <w:r w:rsidRPr="00F91740">
              <w:t xml:space="preserve">Юр. адрес: 198188, Российская Федерация, г. Санкт-Петербург, ул. Броневая, д. 6, литера Б </w:t>
            </w:r>
          </w:p>
          <w:p w14:paraId="4C07A353" w14:textId="77777777" w:rsidR="00F91740" w:rsidRPr="00F91740" w:rsidRDefault="00F91740" w:rsidP="00F91740">
            <w:r w:rsidRPr="00F91740">
              <w:t xml:space="preserve">Почтовый адрес: 197198, Российская Федерация, г. Санкт-Петербург, пр. Добролюбова, д. 16, корп. 2, литера А </w:t>
            </w:r>
          </w:p>
          <w:p w14:paraId="10CE03CF" w14:textId="77777777" w:rsidR="00F91740" w:rsidRDefault="00F91740" w:rsidP="00F91740">
            <w:r w:rsidRPr="00F91740">
              <w:t xml:space="preserve">р/с 40702810309000000005 </w:t>
            </w:r>
          </w:p>
          <w:p w14:paraId="5C11845D" w14:textId="4A74C9C1" w:rsidR="00F91740" w:rsidRPr="00F91740" w:rsidRDefault="00F91740" w:rsidP="00F91740">
            <w:r w:rsidRPr="00F91740">
              <w:t xml:space="preserve">в ОАО «АБ «РОССИЯ» г. Санкт-Петербург </w:t>
            </w:r>
          </w:p>
          <w:p w14:paraId="270FBC21" w14:textId="77777777" w:rsidR="00F91740" w:rsidRPr="00F91740" w:rsidRDefault="00F91740" w:rsidP="00F91740">
            <w:r w:rsidRPr="00F91740">
              <w:t xml:space="preserve">к/с 30101810800000000861, БИК 044030861   </w:t>
            </w:r>
          </w:p>
          <w:p w14:paraId="21B0F763" w14:textId="77777777" w:rsidR="00F91740" w:rsidRPr="00F91740" w:rsidRDefault="00F91740" w:rsidP="00F91740">
            <w:r w:rsidRPr="00F91740">
              <w:lastRenderedPageBreak/>
              <w:t>ОКПО  76201586, ОКВЭД 40.11.51</w:t>
            </w:r>
          </w:p>
          <w:p w14:paraId="1D0F49B0" w14:textId="77777777" w:rsidR="00F91740" w:rsidRPr="00F91740" w:rsidRDefault="00F91740" w:rsidP="00F91740">
            <w:r w:rsidRPr="00F91740">
              <w:t>Филиал “Карельский” ОАО “ТГК-1”,</w:t>
            </w:r>
          </w:p>
          <w:p w14:paraId="7D6CDBBC" w14:textId="77777777" w:rsidR="00F91740" w:rsidRDefault="00F91740" w:rsidP="00F91740">
            <w:r w:rsidRPr="00F91740">
              <w:t xml:space="preserve">ИНН 7841312071 КПП 100102001 </w:t>
            </w:r>
          </w:p>
          <w:p w14:paraId="6E8AABAB" w14:textId="5436A758" w:rsidR="00F91740" w:rsidRPr="00F91740" w:rsidRDefault="00F91740" w:rsidP="00F91740">
            <w:r w:rsidRPr="00F91740">
              <w:t>ОГРН 1057810153400</w:t>
            </w:r>
            <w:r w:rsidRPr="00F91740">
              <w:tab/>
            </w:r>
          </w:p>
          <w:p w14:paraId="58E8AAF1" w14:textId="77777777" w:rsidR="00F91740" w:rsidRPr="00F91740" w:rsidRDefault="00F91740" w:rsidP="00F91740">
            <w:r w:rsidRPr="00F91740">
              <w:t>Адрес: 185035, г. Петрозаводск, ул. Кирова, 43,</w:t>
            </w:r>
          </w:p>
          <w:p w14:paraId="6B2E225A" w14:textId="0918A065" w:rsidR="00187664" w:rsidRPr="00DB05B8" w:rsidRDefault="00F91740" w:rsidP="00F91740">
            <w:pPr>
              <w:rPr>
                <w:sz w:val="24"/>
                <w:szCs w:val="24"/>
              </w:rPr>
            </w:pPr>
            <w:r w:rsidRPr="00F91740">
              <w:t>Тел. (8142) 78-48-29, факс (8142) 70-33-48</w:t>
            </w:r>
          </w:p>
        </w:tc>
        <w:tc>
          <w:tcPr>
            <w:tcW w:w="5013" w:type="dxa"/>
            <w:tcBorders>
              <w:top w:val="single" w:sz="4" w:space="0" w:color="auto"/>
              <w:left w:val="single" w:sz="4" w:space="0" w:color="auto"/>
              <w:bottom w:val="single" w:sz="4" w:space="0" w:color="auto"/>
              <w:right w:val="single" w:sz="4" w:space="0" w:color="auto"/>
            </w:tcBorders>
            <w:hideMark/>
          </w:tcPr>
          <w:p w14:paraId="6B2E225B" w14:textId="77777777" w:rsidR="00187664" w:rsidRPr="00DB05B8" w:rsidRDefault="00187664">
            <w:pPr>
              <w:rPr>
                <w:sz w:val="24"/>
                <w:szCs w:val="24"/>
              </w:rPr>
            </w:pPr>
            <w:r w:rsidRPr="00DB05B8">
              <w:rPr>
                <w:sz w:val="24"/>
                <w:szCs w:val="24"/>
              </w:rPr>
              <w:lastRenderedPageBreak/>
              <w:t>ОГРН _______________________</w:t>
            </w:r>
          </w:p>
          <w:p w14:paraId="6B2E225C" w14:textId="77777777" w:rsidR="00187664" w:rsidRPr="00DB05B8" w:rsidRDefault="00187664">
            <w:pPr>
              <w:rPr>
                <w:sz w:val="24"/>
                <w:szCs w:val="24"/>
              </w:rPr>
            </w:pPr>
            <w:r w:rsidRPr="00DB05B8">
              <w:rPr>
                <w:sz w:val="24"/>
                <w:szCs w:val="24"/>
              </w:rPr>
              <w:t>ИНН  _______________________</w:t>
            </w:r>
          </w:p>
          <w:p w14:paraId="6B2E225D" w14:textId="77777777" w:rsidR="00187664" w:rsidRPr="00DB05B8" w:rsidRDefault="00187664">
            <w:pPr>
              <w:rPr>
                <w:sz w:val="24"/>
                <w:szCs w:val="24"/>
              </w:rPr>
            </w:pPr>
            <w:r w:rsidRPr="00DB05B8">
              <w:rPr>
                <w:sz w:val="24"/>
                <w:szCs w:val="24"/>
              </w:rPr>
              <w:t>КПП  _______________________</w:t>
            </w:r>
          </w:p>
          <w:p w14:paraId="6B2E225E" w14:textId="77777777" w:rsidR="00187664" w:rsidRPr="00DB05B8" w:rsidRDefault="00187664">
            <w:pPr>
              <w:rPr>
                <w:sz w:val="24"/>
                <w:szCs w:val="24"/>
              </w:rPr>
            </w:pPr>
            <w:r w:rsidRPr="00DB05B8">
              <w:rPr>
                <w:sz w:val="24"/>
                <w:szCs w:val="24"/>
              </w:rPr>
              <w:t>Юридический адрес: ______________________</w:t>
            </w:r>
          </w:p>
          <w:p w14:paraId="6B2E225F" w14:textId="77777777" w:rsidR="00187664" w:rsidRPr="00DB05B8" w:rsidRDefault="00187664">
            <w:pPr>
              <w:rPr>
                <w:sz w:val="24"/>
                <w:szCs w:val="24"/>
              </w:rPr>
            </w:pPr>
            <w:r w:rsidRPr="00DB05B8">
              <w:rPr>
                <w:sz w:val="24"/>
                <w:szCs w:val="24"/>
              </w:rPr>
              <w:t>Фактический адрес: _______________________</w:t>
            </w:r>
          </w:p>
          <w:p w14:paraId="6B2E2260" w14:textId="77777777" w:rsidR="00187664" w:rsidRPr="00DB05B8" w:rsidRDefault="00187664">
            <w:pPr>
              <w:rPr>
                <w:sz w:val="24"/>
                <w:szCs w:val="24"/>
              </w:rPr>
            </w:pPr>
            <w:r w:rsidRPr="00DB05B8">
              <w:rPr>
                <w:sz w:val="24"/>
                <w:szCs w:val="24"/>
              </w:rPr>
              <w:t>Почтовый адрес:  ________________________</w:t>
            </w:r>
          </w:p>
          <w:p w14:paraId="6B2E2261" w14:textId="77777777" w:rsidR="00187664" w:rsidRPr="00DB05B8" w:rsidRDefault="00187664">
            <w:pPr>
              <w:rPr>
                <w:sz w:val="24"/>
                <w:szCs w:val="24"/>
              </w:rPr>
            </w:pPr>
            <w:r w:rsidRPr="00DB05B8">
              <w:rPr>
                <w:sz w:val="24"/>
                <w:szCs w:val="24"/>
              </w:rPr>
              <w:t>Р/</w:t>
            </w:r>
            <w:proofErr w:type="spellStart"/>
            <w:r w:rsidRPr="00DB05B8">
              <w:rPr>
                <w:sz w:val="24"/>
                <w:szCs w:val="24"/>
              </w:rPr>
              <w:t>сч</w:t>
            </w:r>
            <w:proofErr w:type="spellEnd"/>
            <w:r w:rsidRPr="00DB05B8">
              <w:rPr>
                <w:sz w:val="24"/>
                <w:szCs w:val="24"/>
              </w:rPr>
              <w:t xml:space="preserve">  ___________________________________</w:t>
            </w:r>
          </w:p>
          <w:p w14:paraId="6B2E2262" w14:textId="77777777" w:rsidR="00187664" w:rsidRPr="00DB05B8" w:rsidRDefault="00187664">
            <w:pPr>
              <w:rPr>
                <w:sz w:val="24"/>
                <w:szCs w:val="24"/>
              </w:rPr>
            </w:pPr>
            <w:r w:rsidRPr="00DB05B8">
              <w:rPr>
                <w:sz w:val="24"/>
                <w:szCs w:val="24"/>
              </w:rPr>
              <w:t>в ______________________________________</w:t>
            </w:r>
          </w:p>
          <w:p w14:paraId="6B2E2263" w14:textId="77777777" w:rsidR="00187664" w:rsidRPr="00DB05B8" w:rsidRDefault="00187664">
            <w:pPr>
              <w:rPr>
                <w:sz w:val="24"/>
                <w:szCs w:val="24"/>
              </w:rPr>
            </w:pPr>
            <w:r w:rsidRPr="00DB05B8">
              <w:rPr>
                <w:sz w:val="24"/>
                <w:szCs w:val="24"/>
              </w:rPr>
              <w:t>К/</w:t>
            </w:r>
            <w:proofErr w:type="spellStart"/>
            <w:r w:rsidRPr="00DB05B8">
              <w:rPr>
                <w:sz w:val="24"/>
                <w:szCs w:val="24"/>
              </w:rPr>
              <w:t>сч</w:t>
            </w:r>
            <w:proofErr w:type="spellEnd"/>
            <w:r w:rsidRPr="00DB05B8">
              <w:rPr>
                <w:sz w:val="24"/>
                <w:szCs w:val="24"/>
              </w:rPr>
              <w:t xml:space="preserve"> ___________________________________</w:t>
            </w:r>
          </w:p>
          <w:p w14:paraId="6B2E2264" w14:textId="77777777" w:rsidR="00187664" w:rsidRPr="00DB05B8" w:rsidRDefault="00187664">
            <w:pPr>
              <w:rPr>
                <w:sz w:val="24"/>
                <w:szCs w:val="24"/>
              </w:rPr>
            </w:pPr>
            <w:r w:rsidRPr="00DB05B8">
              <w:rPr>
                <w:sz w:val="24"/>
                <w:szCs w:val="24"/>
              </w:rPr>
              <w:lastRenderedPageBreak/>
              <w:t>БИК ___________________________________</w:t>
            </w:r>
          </w:p>
          <w:p w14:paraId="6B2E2265" w14:textId="77777777" w:rsidR="00187664" w:rsidRPr="00DB05B8" w:rsidRDefault="00187664">
            <w:pPr>
              <w:rPr>
                <w:sz w:val="24"/>
                <w:szCs w:val="24"/>
              </w:rPr>
            </w:pPr>
            <w:r w:rsidRPr="00DB05B8">
              <w:rPr>
                <w:sz w:val="24"/>
                <w:szCs w:val="24"/>
              </w:rPr>
              <w:t>ОКПО __________________________________</w:t>
            </w:r>
          </w:p>
          <w:p w14:paraId="6B2E2266" w14:textId="77777777" w:rsidR="00187664" w:rsidRPr="00DB05B8" w:rsidRDefault="00187664">
            <w:pPr>
              <w:jc w:val="center"/>
              <w:rPr>
                <w:sz w:val="24"/>
                <w:szCs w:val="24"/>
              </w:rPr>
            </w:pPr>
            <w:r w:rsidRPr="00DB05B8">
              <w:rPr>
                <w:sz w:val="24"/>
                <w:szCs w:val="24"/>
              </w:rPr>
              <w:t>ОКОНХ___________________________________</w:t>
            </w:r>
          </w:p>
        </w:tc>
      </w:tr>
      <w:tr w:rsidR="00187664" w:rsidRPr="00DB05B8" w14:paraId="6B2E2269" w14:textId="77777777" w:rsidTr="00187664">
        <w:tc>
          <w:tcPr>
            <w:tcW w:w="10025" w:type="dxa"/>
            <w:gridSpan w:val="2"/>
            <w:tcBorders>
              <w:top w:val="single" w:sz="4" w:space="0" w:color="auto"/>
              <w:left w:val="single" w:sz="4" w:space="0" w:color="auto"/>
              <w:bottom w:val="single" w:sz="4" w:space="0" w:color="auto"/>
              <w:right w:val="single" w:sz="4" w:space="0" w:color="auto"/>
            </w:tcBorders>
            <w:hideMark/>
          </w:tcPr>
          <w:p w14:paraId="6B2E2268" w14:textId="77777777" w:rsidR="00187664" w:rsidRPr="00DB05B8" w:rsidRDefault="00187664">
            <w:pPr>
              <w:jc w:val="both"/>
              <w:rPr>
                <w:sz w:val="24"/>
                <w:szCs w:val="24"/>
              </w:rPr>
            </w:pPr>
            <w:r w:rsidRPr="00DB05B8">
              <w:rPr>
                <w:sz w:val="24"/>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6B2E226A" w14:textId="77777777" w:rsidR="00187664" w:rsidRPr="00DB05B8" w:rsidRDefault="00187664" w:rsidP="00187664">
      <w:pPr>
        <w:jc w:val="both"/>
        <w:rPr>
          <w:sz w:val="24"/>
          <w:szCs w:val="24"/>
        </w:rPr>
      </w:pPr>
    </w:p>
    <w:p w14:paraId="6B2E226B" w14:textId="77777777" w:rsidR="00187664" w:rsidRPr="00DB05B8" w:rsidRDefault="00187664" w:rsidP="00187664">
      <w:pPr>
        <w:pStyle w:val="2"/>
        <w:rPr>
          <w:szCs w:val="24"/>
        </w:rPr>
      </w:pPr>
    </w:p>
    <w:p w14:paraId="6B2E226C" w14:textId="77777777" w:rsidR="00187664" w:rsidRPr="00DB05B8" w:rsidRDefault="00187664" w:rsidP="00187664">
      <w:pPr>
        <w:pStyle w:val="2"/>
        <w:jc w:val="center"/>
        <w:rPr>
          <w:b/>
          <w:szCs w:val="24"/>
        </w:rPr>
      </w:pPr>
      <w:r w:rsidRPr="00DB05B8">
        <w:rPr>
          <w:b/>
          <w:szCs w:val="24"/>
        </w:rPr>
        <w:t>1</w:t>
      </w:r>
      <w:r w:rsidRPr="00DB05B8">
        <w:rPr>
          <w:b/>
          <w:szCs w:val="24"/>
          <w:lang w:val="ru-RU"/>
        </w:rPr>
        <w:t>6</w:t>
      </w:r>
      <w:r w:rsidRPr="00DB05B8">
        <w:rPr>
          <w:b/>
          <w:szCs w:val="24"/>
        </w:rPr>
        <w:t>. ПОДПИСИ И ПЕЧАТИ СТОРОН</w:t>
      </w:r>
    </w:p>
    <w:p w14:paraId="6B2E226D" w14:textId="77777777" w:rsidR="00187664" w:rsidRPr="00DB05B8" w:rsidRDefault="00187664" w:rsidP="00187664">
      <w:pPr>
        <w:pStyle w:val="2"/>
        <w:rPr>
          <w:bCs/>
          <w:szCs w:val="24"/>
        </w:rPr>
      </w:pPr>
      <w:r w:rsidRPr="00DB05B8">
        <w:rPr>
          <w:bCs/>
          <w:szCs w:val="24"/>
          <w:u w:val="single"/>
        </w:rPr>
        <w:t>от ЗАКАЗЧИКА:</w:t>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u w:val="single"/>
        </w:rPr>
        <w:t>от ПОДРЯДЧИКА:</w:t>
      </w:r>
    </w:p>
    <w:p w14:paraId="6B2E226E" w14:textId="77777777" w:rsidR="00187664" w:rsidRPr="00DB05B8" w:rsidRDefault="00187664" w:rsidP="00187664">
      <w:pPr>
        <w:pStyle w:val="2"/>
        <w:rPr>
          <w:bCs/>
          <w:szCs w:val="24"/>
        </w:rPr>
      </w:pPr>
    </w:p>
    <w:p w14:paraId="73012B2F" w14:textId="77777777" w:rsidR="00C82ECD" w:rsidRPr="00C82ECD" w:rsidRDefault="00C82ECD" w:rsidP="00C82ECD">
      <w:pPr>
        <w:jc w:val="both"/>
        <w:rPr>
          <w:sz w:val="24"/>
          <w:szCs w:val="24"/>
        </w:rPr>
      </w:pPr>
      <w:r w:rsidRPr="00C82ECD">
        <w:rPr>
          <w:sz w:val="24"/>
          <w:szCs w:val="24"/>
          <w:lang w:val="x-none" w:eastAsia="x-none"/>
        </w:rPr>
        <w:t>Заместитель</w:t>
      </w:r>
      <w:r w:rsidRPr="00C82ECD">
        <w:rPr>
          <w:sz w:val="24"/>
          <w:szCs w:val="24"/>
          <w:lang w:eastAsia="x-none"/>
        </w:rPr>
        <w:t xml:space="preserve"> </w:t>
      </w:r>
      <w:r>
        <w:rPr>
          <w:sz w:val="24"/>
          <w:szCs w:val="24"/>
          <w:lang w:val="x-none" w:eastAsia="x-none"/>
        </w:rPr>
        <w:t>генерального директора –</w:t>
      </w:r>
      <w:r>
        <w:rPr>
          <w:sz w:val="24"/>
          <w:szCs w:val="24"/>
          <w:lang w:val="x-none" w:eastAsia="x-none"/>
        </w:rPr>
        <w:tab/>
      </w:r>
      <w:r>
        <w:rPr>
          <w:sz w:val="24"/>
          <w:szCs w:val="24"/>
          <w:lang w:val="x-none" w:eastAsia="x-none"/>
        </w:rPr>
        <w:tab/>
      </w:r>
      <w:r>
        <w:rPr>
          <w:sz w:val="24"/>
          <w:szCs w:val="24"/>
          <w:lang w:val="x-none" w:eastAsia="x-none"/>
        </w:rPr>
        <w:tab/>
      </w:r>
      <w:r>
        <w:rPr>
          <w:sz w:val="24"/>
          <w:szCs w:val="24"/>
          <w:lang w:val="x-none" w:eastAsia="x-none"/>
        </w:rPr>
        <w:tab/>
      </w:r>
      <w:r w:rsidRPr="00C82ECD">
        <w:rPr>
          <w:sz w:val="24"/>
          <w:szCs w:val="24"/>
        </w:rPr>
        <w:t>______________________</w:t>
      </w:r>
    </w:p>
    <w:p w14:paraId="39800577" w14:textId="77777777" w:rsidR="00C82ECD" w:rsidRDefault="00C82ECD" w:rsidP="00C82ECD">
      <w:pPr>
        <w:rPr>
          <w:sz w:val="24"/>
          <w:szCs w:val="24"/>
          <w:lang w:val="x-none" w:eastAsia="x-none"/>
        </w:rPr>
      </w:pPr>
      <w:r w:rsidRPr="00C82ECD">
        <w:rPr>
          <w:sz w:val="24"/>
          <w:szCs w:val="24"/>
          <w:lang w:val="x-none" w:eastAsia="x-none"/>
        </w:rPr>
        <w:t>директор филиала «Карельский» ОАО «ТГК-1»</w:t>
      </w:r>
    </w:p>
    <w:p w14:paraId="23E82807" w14:textId="7F5E8756" w:rsidR="00C82ECD" w:rsidRPr="00C82ECD" w:rsidRDefault="00C82ECD" w:rsidP="00C82ECD">
      <w:pPr>
        <w:rPr>
          <w:sz w:val="24"/>
          <w:szCs w:val="24"/>
          <w:lang w:val="x-none" w:eastAsia="x-none"/>
        </w:rPr>
      </w:pPr>
      <w:r w:rsidRPr="00C82ECD">
        <w:rPr>
          <w:sz w:val="24"/>
          <w:szCs w:val="24"/>
          <w:lang w:val="x-none" w:eastAsia="x-none"/>
        </w:rPr>
        <w:t xml:space="preserve"> </w:t>
      </w:r>
    </w:p>
    <w:p w14:paraId="4BB0847A" w14:textId="77777777" w:rsidR="00C82ECD" w:rsidRDefault="00C82ECD" w:rsidP="00C82ECD">
      <w:pPr>
        <w:rPr>
          <w:sz w:val="24"/>
          <w:szCs w:val="24"/>
          <w:lang w:val="x-none" w:eastAsia="x-none"/>
        </w:rPr>
      </w:pPr>
      <w:r w:rsidRPr="00C82ECD">
        <w:rPr>
          <w:sz w:val="24"/>
          <w:szCs w:val="24"/>
          <w:lang w:val="x-none" w:eastAsia="x-none"/>
        </w:rPr>
        <w:t>__________________В.В. Белов</w:t>
      </w:r>
    </w:p>
    <w:p w14:paraId="1C544805" w14:textId="4DD70F7D" w:rsidR="00C82ECD" w:rsidRPr="00C82ECD" w:rsidRDefault="00C82ECD" w:rsidP="00C82ECD">
      <w:pPr>
        <w:rPr>
          <w:sz w:val="24"/>
          <w:szCs w:val="24"/>
          <w:lang w:val="x-none" w:eastAsia="x-none"/>
        </w:rPr>
      </w:pPr>
      <w:r w:rsidRPr="00C82ECD">
        <w:rPr>
          <w:sz w:val="24"/>
          <w:szCs w:val="24"/>
          <w:lang w:val="x-none" w:eastAsia="x-none"/>
        </w:rPr>
        <w:t xml:space="preserve"> </w:t>
      </w:r>
    </w:p>
    <w:p w14:paraId="685BB97C" w14:textId="2F125271" w:rsidR="00C82ECD" w:rsidRDefault="00C82ECD" w:rsidP="00C82ECD">
      <w:pPr>
        <w:pStyle w:val="2"/>
        <w:rPr>
          <w:szCs w:val="24"/>
          <w:lang w:val="ru-RU" w:eastAsia="ru-RU"/>
        </w:rPr>
      </w:pPr>
      <w:r w:rsidRPr="00C82ECD">
        <w:rPr>
          <w:szCs w:val="24"/>
          <w:lang w:val="ru-RU" w:eastAsia="ru-RU"/>
        </w:rPr>
        <w:t>«____»___</w:t>
      </w:r>
      <w:r>
        <w:rPr>
          <w:szCs w:val="24"/>
          <w:lang w:val="ru-RU" w:eastAsia="ru-RU"/>
        </w:rPr>
        <w:t>_____________2016</w:t>
      </w:r>
      <w:r w:rsidRPr="00C82ECD">
        <w:rPr>
          <w:szCs w:val="24"/>
          <w:lang w:val="ru-RU" w:eastAsia="ru-RU"/>
        </w:rPr>
        <w:t>г.</w:t>
      </w:r>
    </w:p>
    <w:p w14:paraId="6CF1743E" w14:textId="77777777" w:rsidR="00C82ECD" w:rsidRPr="00C82ECD" w:rsidRDefault="00C82ECD" w:rsidP="00C82ECD">
      <w:pPr>
        <w:pStyle w:val="2"/>
        <w:rPr>
          <w:szCs w:val="24"/>
        </w:rPr>
      </w:pPr>
    </w:p>
    <w:p w14:paraId="21E7C9CD" w14:textId="77777777" w:rsidR="00C82ECD" w:rsidRPr="00C82ECD" w:rsidRDefault="00C82ECD" w:rsidP="00C82ECD">
      <w:pPr>
        <w:rPr>
          <w:sz w:val="24"/>
          <w:szCs w:val="24"/>
          <w:lang w:val="x-none" w:eastAsia="x-none"/>
        </w:rPr>
      </w:pPr>
      <w:r w:rsidRPr="00C82ECD">
        <w:rPr>
          <w:sz w:val="24"/>
          <w:szCs w:val="24"/>
          <w:lang w:val="x-none" w:eastAsia="x-none"/>
        </w:rPr>
        <w:t xml:space="preserve">Главный бухгалтер </w:t>
      </w:r>
    </w:p>
    <w:p w14:paraId="49754ACF" w14:textId="77777777" w:rsidR="00C82ECD" w:rsidRDefault="00C82ECD" w:rsidP="00C82ECD">
      <w:pPr>
        <w:rPr>
          <w:sz w:val="24"/>
          <w:szCs w:val="24"/>
          <w:lang w:val="x-none" w:eastAsia="x-none"/>
        </w:rPr>
      </w:pPr>
      <w:r w:rsidRPr="00C82ECD">
        <w:rPr>
          <w:sz w:val="24"/>
          <w:szCs w:val="24"/>
          <w:lang w:val="x-none" w:eastAsia="x-none"/>
        </w:rPr>
        <w:t>Ф</w:t>
      </w:r>
      <w:r>
        <w:rPr>
          <w:sz w:val="24"/>
          <w:szCs w:val="24"/>
          <w:lang w:val="x-none" w:eastAsia="x-none"/>
        </w:rPr>
        <w:t>илиала «Карельский» ОАО «ТГК-1»</w:t>
      </w:r>
    </w:p>
    <w:p w14:paraId="79B178B4" w14:textId="77777777" w:rsidR="00C82ECD" w:rsidRDefault="00C82ECD" w:rsidP="00C82ECD">
      <w:pPr>
        <w:rPr>
          <w:sz w:val="24"/>
          <w:szCs w:val="24"/>
          <w:lang w:val="x-none" w:eastAsia="x-none"/>
        </w:rPr>
      </w:pPr>
    </w:p>
    <w:p w14:paraId="0EFC6C7D" w14:textId="77777777" w:rsidR="00C82ECD" w:rsidRDefault="00C82ECD" w:rsidP="00C82ECD">
      <w:pPr>
        <w:rPr>
          <w:sz w:val="24"/>
          <w:szCs w:val="24"/>
        </w:rPr>
      </w:pPr>
      <w:r w:rsidRPr="00C82ECD">
        <w:rPr>
          <w:sz w:val="24"/>
          <w:szCs w:val="24"/>
        </w:rPr>
        <w:t>______</w:t>
      </w:r>
      <w:r>
        <w:rPr>
          <w:sz w:val="24"/>
          <w:szCs w:val="24"/>
        </w:rPr>
        <w:t xml:space="preserve">____________ Е.В. </w:t>
      </w:r>
      <w:proofErr w:type="spellStart"/>
      <w:r>
        <w:rPr>
          <w:sz w:val="24"/>
          <w:szCs w:val="24"/>
        </w:rPr>
        <w:t>Герлиц</w:t>
      </w:r>
      <w:proofErr w:type="spellEnd"/>
    </w:p>
    <w:p w14:paraId="1C8C8063" w14:textId="77777777" w:rsidR="00C82ECD" w:rsidRDefault="00C82ECD" w:rsidP="00C82ECD">
      <w:pPr>
        <w:rPr>
          <w:sz w:val="24"/>
          <w:szCs w:val="24"/>
        </w:rPr>
      </w:pPr>
    </w:p>
    <w:p w14:paraId="1B3D5FAF" w14:textId="77777777" w:rsidR="00C82ECD" w:rsidRDefault="00C82ECD" w:rsidP="00C82ECD">
      <w:pPr>
        <w:pStyle w:val="2"/>
        <w:rPr>
          <w:szCs w:val="24"/>
          <w:lang w:val="ru-RU" w:eastAsia="ru-RU"/>
        </w:rPr>
      </w:pPr>
      <w:r w:rsidRPr="00C82ECD">
        <w:rPr>
          <w:szCs w:val="24"/>
          <w:lang w:val="ru-RU" w:eastAsia="ru-RU"/>
        </w:rPr>
        <w:t>«____»___</w:t>
      </w:r>
      <w:r>
        <w:rPr>
          <w:szCs w:val="24"/>
          <w:lang w:val="ru-RU" w:eastAsia="ru-RU"/>
        </w:rPr>
        <w:t>_____________2016</w:t>
      </w:r>
      <w:r w:rsidRPr="00C82ECD">
        <w:rPr>
          <w:szCs w:val="24"/>
          <w:lang w:val="ru-RU" w:eastAsia="ru-RU"/>
        </w:rPr>
        <w:t>г.</w:t>
      </w:r>
    </w:p>
    <w:p w14:paraId="6B2E2270" w14:textId="77777777" w:rsidR="00187664" w:rsidRPr="00C82ECD" w:rsidRDefault="00187664" w:rsidP="00C82ECD">
      <w:pPr>
        <w:keepNext/>
        <w:keepLines/>
        <w:ind w:right="20"/>
        <w:rPr>
          <w:sz w:val="24"/>
          <w:szCs w:val="24"/>
        </w:rPr>
      </w:pPr>
    </w:p>
    <w:p w14:paraId="6B2E2271" w14:textId="77777777" w:rsidR="00BE512C" w:rsidRDefault="00BE512C" w:rsidP="000F1BFE">
      <w:pPr>
        <w:rPr>
          <w:sz w:val="24"/>
          <w:szCs w:val="24"/>
        </w:rPr>
      </w:pPr>
    </w:p>
    <w:p w14:paraId="6B2E2272" w14:textId="77777777" w:rsidR="00BD6D2F" w:rsidRDefault="00BD6D2F" w:rsidP="000F1BFE">
      <w:pPr>
        <w:rPr>
          <w:sz w:val="24"/>
          <w:szCs w:val="24"/>
        </w:rPr>
      </w:pPr>
    </w:p>
    <w:p w14:paraId="6B2E2273" w14:textId="77777777" w:rsidR="00BD6D2F" w:rsidRDefault="00BD6D2F" w:rsidP="000F1BFE">
      <w:pPr>
        <w:rPr>
          <w:sz w:val="24"/>
          <w:szCs w:val="24"/>
        </w:rPr>
      </w:pPr>
    </w:p>
    <w:p w14:paraId="3B871C77" w14:textId="77777777" w:rsidR="003C2734" w:rsidRDefault="003C2734" w:rsidP="000F1BFE">
      <w:pPr>
        <w:rPr>
          <w:sz w:val="24"/>
          <w:szCs w:val="24"/>
        </w:rPr>
      </w:pPr>
    </w:p>
    <w:p w14:paraId="495BCE42" w14:textId="77777777" w:rsidR="003C2734" w:rsidRDefault="003C2734" w:rsidP="000F1BFE">
      <w:pPr>
        <w:rPr>
          <w:sz w:val="24"/>
          <w:szCs w:val="24"/>
        </w:rPr>
      </w:pPr>
    </w:p>
    <w:p w14:paraId="62048953" w14:textId="77777777" w:rsidR="003C2734" w:rsidRDefault="003C2734" w:rsidP="000F1BFE">
      <w:pPr>
        <w:rPr>
          <w:sz w:val="24"/>
          <w:szCs w:val="24"/>
        </w:rPr>
      </w:pPr>
    </w:p>
    <w:p w14:paraId="63151CB4" w14:textId="77777777" w:rsidR="003C2734" w:rsidRDefault="003C2734" w:rsidP="000F1BFE">
      <w:pPr>
        <w:rPr>
          <w:sz w:val="24"/>
          <w:szCs w:val="24"/>
        </w:rPr>
      </w:pPr>
    </w:p>
    <w:p w14:paraId="3BFB0047" w14:textId="77777777" w:rsidR="003C2734" w:rsidRDefault="003C2734" w:rsidP="000F1BFE">
      <w:pPr>
        <w:rPr>
          <w:sz w:val="24"/>
          <w:szCs w:val="24"/>
        </w:rPr>
      </w:pPr>
    </w:p>
    <w:p w14:paraId="27468A4C" w14:textId="77777777" w:rsidR="003C2734" w:rsidRDefault="003C2734" w:rsidP="000F1BFE">
      <w:pPr>
        <w:rPr>
          <w:sz w:val="24"/>
          <w:szCs w:val="24"/>
        </w:rPr>
      </w:pPr>
    </w:p>
    <w:p w14:paraId="58344BAB" w14:textId="77777777" w:rsidR="003C2734" w:rsidRDefault="003C2734" w:rsidP="000F1BFE">
      <w:pPr>
        <w:rPr>
          <w:sz w:val="24"/>
          <w:szCs w:val="24"/>
        </w:rPr>
      </w:pPr>
    </w:p>
    <w:p w14:paraId="6947B297" w14:textId="77777777" w:rsidR="003C2734" w:rsidRDefault="003C2734" w:rsidP="000F1BFE">
      <w:pPr>
        <w:rPr>
          <w:sz w:val="24"/>
          <w:szCs w:val="24"/>
        </w:rPr>
      </w:pPr>
    </w:p>
    <w:p w14:paraId="7E9B3207" w14:textId="77777777" w:rsidR="003C2734" w:rsidRDefault="003C2734" w:rsidP="000F1BFE">
      <w:pPr>
        <w:rPr>
          <w:sz w:val="24"/>
          <w:szCs w:val="24"/>
        </w:rPr>
      </w:pPr>
    </w:p>
    <w:p w14:paraId="22DB3B51" w14:textId="77777777" w:rsidR="003C2734" w:rsidRDefault="003C2734" w:rsidP="000F1BFE">
      <w:pPr>
        <w:rPr>
          <w:sz w:val="24"/>
          <w:szCs w:val="24"/>
        </w:rPr>
      </w:pPr>
    </w:p>
    <w:p w14:paraId="4F7F672B" w14:textId="77777777" w:rsidR="003C2734" w:rsidRDefault="003C2734" w:rsidP="000F1BFE">
      <w:pPr>
        <w:rPr>
          <w:sz w:val="24"/>
          <w:szCs w:val="24"/>
        </w:rPr>
      </w:pPr>
    </w:p>
    <w:p w14:paraId="65A5C72B" w14:textId="77777777" w:rsidR="003C2734" w:rsidRDefault="003C2734" w:rsidP="000F1BFE">
      <w:pPr>
        <w:rPr>
          <w:sz w:val="24"/>
          <w:szCs w:val="24"/>
        </w:rPr>
      </w:pPr>
    </w:p>
    <w:p w14:paraId="23D6A1B4" w14:textId="77777777" w:rsidR="003C2734" w:rsidRDefault="003C2734" w:rsidP="000F1BFE">
      <w:pPr>
        <w:rPr>
          <w:sz w:val="24"/>
          <w:szCs w:val="24"/>
        </w:rPr>
      </w:pPr>
    </w:p>
    <w:p w14:paraId="2A844234" w14:textId="77777777" w:rsidR="008F3F4E" w:rsidRDefault="008F3F4E" w:rsidP="000F1BFE">
      <w:pPr>
        <w:rPr>
          <w:sz w:val="24"/>
          <w:szCs w:val="24"/>
        </w:rPr>
      </w:pPr>
    </w:p>
    <w:p w14:paraId="2EEC8089" w14:textId="77777777" w:rsidR="008F3F4E" w:rsidRDefault="008F3F4E" w:rsidP="000F1BFE">
      <w:pPr>
        <w:rPr>
          <w:sz w:val="24"/>
          <w:szCs w:val="24"/>
        </w:rPr>
      </w:pPr>
    </w:p>
    <w:p w14:paraId="420BD1B9" w14:textId="77777777" w:rsidR="008F3F4E" w:rsidRDefault="008F3F4E" w:rsidP="000F1BFE">
      <w:pPr>
        <w:rPr>
          <w:sz w:val="24"/>
          <w:szCs w:val="24"/>
        </w:rPr>
      </w:pPr>
    </w:p>
    <w:p w14:paraId="5A798AC2" w14:textId="77777777" w:rsidR="008F3F4E" w:rsidRDefault="008F3F4E" w:rsidP="000F1BFE">
      <w:pPr>
        <w:rPr>
          <w:sz w:val="24"/>
          <w:szCs w:val="24"/>
        </w:rPr>
      </w:pPr>
    </w:p>
    <w:p w14:paraId="03CD2B8B" w14:textId="77777777" w:rsidR="008F3F4E" w:rsidRDefault="008F3F4E" w:rsidP="000F1BFE">
      <w:pPr>
        <w:rPr>
          <w:sz w:val="24"/>
          <w:szCs w:val="24"/>
        </w:rPr>
      </w:pPr>
    </w:p>
    <w:p w14:paraId="7C062B23" w14:textId="77777777" w:rsidR="003C2734" w:rsidRDefault="003C2734" w:rsidP="000F1BFE">
      <w:pPr>
        <w:rPr>
          <w:sz w:val="24"/>
          <w:szCs w:val="24"/>
        </w:rPr>
      </w:pPr>
    </w:p>
    <w:p w14:paraId="13B1D920" w14:textId="77777777" w:rsidR="003C2734" w:rsidRDefault="003C2734" w:rsidP="000F1BFE">
      <w:pPr>
        <w:rPr>
          <w:sz w:val="24"/>
          <w:szCs w:val="24"/>
        </w:rPr>
      </w:pPr>
    </w:p>
    <w:p w14:paraId="6B2E2274" w14:textId="77777777" w:rsidR="00BD6D2F" w:rsidRDefault="00BD6D2F" w:rsidP="000F1BFE">
      <w:pPr>
        <w:rPr>
          <w:sz w:val="24"/>
          <w:szCs w:val="24"/>
        </w:rPr>
      </w:pPr>
    </w:p>
    <w:p w14:paraId="2D977257" w14:textId="77777777" w:rsidR="00F91740" w:rsidRDefault="00F91740" w:rsidP="00C82ECD">
      <w:pPr>
        <w:rPr>
          <w:color w:val="000000"/>
          <w:sz w:val="24"/>
          <w:szCs w:val="24"/>
        </w:rPr>
      </w:pPr>
    </w:p>
    <w:p w14:paraId="0EE2A2B6" w14:textId="77777777" w:rsidR="00C82ECD" w:rsidRDefault="00C82ECD" w:rsidP="00C82ECD">
      <w:pPr>
        <w:rPr>
          <w:color w:val="000000"/>
          <w:sz w:val="24"/>
          <w:szCs w:val="24"/>
        </w:rPr>
      </w:pPr>
    </w:p>
    <w:p w14:paraId="691C9680" w14:textId="77777777" w:rsidR="00BB53B2" w:rsidRDefault="00BB53B2" w:rsidP="00BD6D2F">
      <w:pPr>
        <w:ind w:left="6420"/>
        <w:jc w:val="right"/>
        <w:rPr>
          <w:color w:val="000000"/>
          <w:sz w:val="24"/>
          <w:szCs w:val="24"/>
        </w:rPr>
      </w:pPr>
    </w:p>
    <w:p w14:paraId="6B2E2275" w14:textId="56CF0F77" w:rsidR="00BD6D2F" w:rsidRPr="00993D7F" w:rsidRDefault="00BD6D2F" w:rsidP="00BD6D2F">
      <w:pPr>
        <w:ind w:left="6420"/>
        <w:jc w:val="right"/>
        <w:rPr>
          <w:color w:val="000000"/>
          <w:sz w:val="24"/>
          <w:szCs w:val="24"/>
        </w:rPr>
      </w:pPr>
      <w:r w:rsidRPr="00BD6D2F">
        <w:rPr>
          <w:color w:val="000000"/>
          <w:sz w:val="24"/>
          <w:szCs w:val="24"/>
        </w:rPr>
        <w:lastRenderedPageBreak/>
        <w:t>Приложение № 1</w:t>
      </w:r>
      <w:r w:rsidR="00977766">
        <w:rPr>
          <w:color w:val="000000"/>
          <w:sz w:val="24"/>
          <w:szCs w:val="24"/>
        </w:rPr>
        <w:t>4</w:t>
      </w:r>
    </w:p>
    <w:p w14:paraId="6B2E2276" w14:textId="77777777" w:rsidR="00BD6D2F" w:rsidRPr="00BD6D2F" w:rsidRDefault="00BD6D2F" w:rsidP="00BD6D2F">
      <w:pPr>
        <w:tabs>
          <w:tab w:val="left" w:leader="underscore" w:pos="8472"/>
        </w:tabs>
        <w:ind w:left="6420"/>
        <w:jc w:val="right"/>
        <w:rPr>
          <w:color w:val="000000"/>
          <w:sz w:val="24"/>
          <w:szCs w:val="24"/>
        </w:rPr>
      </w:pPr>
      <w:r w:rsidRPr="00BD6D2F">
        <w:rPr>
          <w:color w:val="000000"/>
          <w:sz w:val="24"/>
          <w:szCs w:val="24"/>
        </w:rPr>
        <w:t>к договору №</w:t>
      </w:r>
      <w:r w:rsidRPr="00BD6D2F">
        <w:rPr>
          <w:color w:val="000000"/>
          <w:sz w:val="24"/>
          <w:szCs w:val="24"/>
        </w:rPr>
        <w:tab/>
      </w:r>
    </w:p>
    <w:p w14:paraId="6B2E2277" w14:textId="77777777" w:rsidR="00BD6D2F" w:rsidRPr="00BD6D2F" w:rsidRDefault="00BD6D2F" w:rsidP="00BD6D2F">
      <w:pPr>
        <w:tabs>
          <w:tab w:val="left" w:leader="underscore" w:pos="7914"/>
        </w:tabs>
        <w:ind w:left="6420"/>
        <w:jc w:val="right"/>
        <w:rPr>
          <w:color w:val="000000"/>
          <w:sz w:val="24"/>
          <w:szCs w:val="24"/>
        </w:rPr>
      </w:pPr>
      <w:r w:rsidRPr="00BD6D2F">
        <w:rPr>
          <w:color w:val="000000"/>
          <w:sz w:val="24"/>
          <w:szCs w:val="24"/>
        </w:rPr>
        <w:t xml:space="preserve">от « ___» </w:t>
      </w:r>
      <w:r w:rsidRPr="00BD6D2F">
        <w:rPr>
          <w:color w:val="000000"/>
          <w:sz w:val="24"/>
          <w:szCs w:val="24"/>
        </w:rPr>
        <w:tab/>
        <w:t>20__ г.</w:t>
      </w:r>
    </w:p>
    <w:p w14:paraId="6B2E2278"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9"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A"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B"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C" w14:textId="77777777" w:rsidR="00BD6D2F" w:rsidRDefault="00BD6D2F" w:rsidP="00BD6D2F">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6B2E227D" w14:textId="77777777" w:rsidR="00BD6D2F" w:rsidRDefault="00BD6D2F" w:rsidP="00BD6D2F">
      <w:pPr>
        <w:pStyle w:val="Barcode0"/>
        <w:shd w:val="clear" w:color="auto" w:fill="auto"/>
        <w:tabs>
          <w:tab w:val="left" w:pos="2843"/>
        </w:tabs>
        <w:ind w:right="60"/>
        <w:jc w:val="both"/>
        <w:rPr>
          <w:sz w:val="24"/>
          <w:szCs w:val="24"/>
        </w:rPr>
      </w:pPr>
      <w:r>
        <w:rPr>
          <w:sz w:val="24"/>
          <w:szCs w:val="24"/>
        </w:rPr>
        <w:t xml:space="preserve">                                к договору № _________/__________от «____»_________201__г.</w:t>
      </w:r>
    </w:p>
    <w:p w14:paraId="6B2E227E"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sz w:val="24"/>
          <w:szCs w:val="24"/>
        </w:rPr>
      </w:pPr>
    </w:p>
    <w:p w14:paraId="6B2E227F" w14:textId="724E3703" w:rsidR="00BD6D2F" w:rsidRDefault="00BD6D2F" w:rsidP="00BD6D2F">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w:t>
      </w:r>
      <w:r w:rsidR="002536AB">
        <w:rPr>
          <w:i/>
          <w:sz w:val="24"/>
          <w:szCs w:val="24"/>
        </w:rPr>
        <w:t>Петрозаводск</w:t>
      </w:r>
      <w:r>
        <w:rPr>
          <w:i/>
          <w:sz w:val="24"/>
          <w:szCs w:val="24"/>
        </w:rPr>
        <w:t xml:space="preserve">                                                                               </w:t>
      </w:r>
      <w:r>
        <w:rPr>
          <w:sz w:val="24"/>
          <w:szCs w:val="24"/>
        </w:rPr>
        <w:t>«___» __________201__г.</w:t>
      </w:r>
    </w:p>
    <w:p w14:paraId="6B2E2280"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sz w:val="24"/>
          <w:szCs w:val="24"/>
        </w:rPr>
      </w:pPr>
    </w:p>
    <w:p w14:paraId="6B2E2281"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rStyle w:val="Barcode"/>
          <w:color w:val="000000"/>
        </w:rPr>
      </w:pPr>
    </w:p>
    <w:p w14:paraId="6B2E2282" w14:textId="6091352D" w:rsidR="00BD6D2F" w:rsidRDefault="00BD6D2F" w:rsidP="00BD6D2F">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14:paraId="6B2E2283" w14:textId="77777777" w:rsidR="00BD6D2F" w:rsidRDefault="00BD6D2F" w:rsidP="00BD6D2F">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14:paraId="6B2E2284" w14:textId="3CF73620" w:rsidR="00BD6D2F" w:rsidRDefault="00BD6D2F" w:rsidP="00BD6D2F">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Подрядчик выража</w:t>
      </w:r>
      <w:r w:rsidR="009255A0">
        <w:rPr>
          <w:sz w:val="24"/>
          <w:szCs w:val="24"/>
          <w:shd w:val="clear" w:color="auto" w:fill="FFFFFF"/>
        </w:rPr>
        <w:t>ет свое согласие на передачу в П</w:t>
      </w:r>
      <w:r>
        <w:rPr>
          <w:sz w:val="24"/>
          <w:szCs w:val="24"/>
          <w:shd w:val="clear" w:color="auto" w:fill="FFFFFF"/>
        </w:rPr>
        <w:t xml:space="preserve">АО «Газпром» документов, подтверждающих размер понесенных расходов. </w:t>
      </w:r>
    </w:p>
    <w:p w14:paraId="6B2E2285" w14:textId="72E44483" w:rsidR="00BD6D2F" w:rsidRDefault="00BD6D2F" w:rsidP="00BD6D2F">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Подрядчик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6B2E2286" w14:textId="77777777" w:rsidR="00BD6D2F" w:rsidRDefault="00BD6D2F" w:rsidP="00BD6D2F">
      <w:pPr>
        <w:tabs>
          <w:tab w:val="left" w:pos="567"/>
          <w:tab w:val="left" w:pos="851"/>
        </w:tabs>
        <w:ind w:left="1134"/>
        <w:jc w:val="both"/>
        <w:rPr>
          <w:szCs w:val="24"/>
        </w:rPr>
      </w:pPr>
    </w:p>
    <w:p w14:paraId="6B2E2287" w14:textId="77777777" w:rsidR="00BD6D2F" w:rsidRDefault="00BD6D2F" w:rsidP="00BD6D2F">
      <w:pPr>
        <w:tabs>
          <w:tab w:val="left" w:pos="567"/>
          <w:tab w:val="left" w:pos="851"/>
        </w:tabs>
        <w:jc w:val="both"/>
        <w:rPr>
          <w:szCs w:val="24"/>
        </w:rPr>
      </w:pPr>
    </w:p>
    <w:p w14:paraId="6B2E2288" w14:textId="77777777" w:rsidR="00BD6D2F" w:rsidRDefault="00BD6D2F" w:rsidP="00BD6D2F">
      <w:pPr>
        <w:tabs>
          <w:tab w:val="left" w:pos="567"/>
          <w:tab w:val="left" w:pos="851"/>
        </w:tabs>
        <w:jc w:val="both"/>
        <w:rPr>
          <w:szCs w:val="24"/>
        </w:rPr>
      </w:pPr>
    </w:p>
    <w:p w14:paraId="6B2E2289" w14:textId="77777777" w:rsidR="00BD6D2F" w:rsidRDefault="00BD6D2F" w:rsidP="00BD6D2F">
      <w:pPr>
        <w:tabs>
          <w:tab w:val="left" w:pos="567"/>
          <w:tab w:val="left" w:pos="851"/>
        </w:tabs>
        <w:jc w:val="both"/>
        <w:rPr>
          <w:szCs w:val="24"/>
        </w:rPr>
      </w:pPr>
    </w:p>
    <w:p w14:paraId="14C6F7CB" w14:textId="227BACC5" w:rsidR="00977766" w:rsidRDefault="00BD6D2F" w:rsidP="00977766">
      <w:pPr>
        <w:jc w:val="both"/>
        <w:rPr>
          <w:rStyle w:val="Barcode"/>
          <w:color w:val="000000"/>
          <w:sz w:val="24"/>
          <w:szCs w:val="24"/>
        </w:rPr>
      </w:pPr>
      <w:r w:rsidRPr="00BD6D2F">
        <w:rPr>
          <w:sz w:val="24"/>
          <w:szCs w:val="24"/>
        </w:rPr>
        <w:t xml:space="preserve">  </w:t>
      </w:r>
      <w:r w:rsidRPr="00BD6D2F">
        <w:rPr>
          <w:rStyle w:val="Barcode"/>
          <w:color w:val="000000"/>
          <w:sz w:val="24"/>
          <w:szCs w:val="24"/>
        </w:rPr>
        <w:t>Подрядчик ________________</w:t>
      </w:r>
      <w:r w:rsidR="00977766">
        <w:rPr>
          <w:rStyle w:val="Barcode"/>
          <w:color w:val="000000"/>
          <w:sz w:val="24"/>
          <w:szCs w:val="24"/>
        </w:rPr>
        <w:tab/>
      </w:r>
      <w:r w:rsidR="00977766">
        <w:rPr>
          <w:rStyle w:val="Barcode"/>
          <w:color w:val="000000"/>
          <w:sz w:val="24"/>
          <w:szCs w:val="24"/>
        </w:rPr>
        <w:tab/>
      </w:r>
      <w:r w:rsidR="00977766">
        <w:rPr>
          <w:rStyle w:val="Barcode"/>
          <w:color w:val="000000"/>
          <w:sz w:val="24"/>
          <w:szCs w:val="24"/>
        </w:rPr>
        <w:tab/>
      </w:r>
      <w:r w:rsidR="00977766">
        <w:rPr>
          <w:rStyle w:val="Barcode"/>
          <w:color w:val="000000"/>
          <w:sz w:val="24"/>
          <w:szCs w:val="24"/>
        </w:rPr>
        <w:tab/>
      </w:r>
      <w:r w:rsidR="00977766">
        <w:rPr>
          <w:rStyle w:val="Barcode"/>
          <w:color w:val="000000"/>
          <w:sz w:val="24"/>
          <w:szCs w:val="24"/>
        </w:rPr>
        <w:tab/>
      </w:r>
      <w:r w:rsidR="00977766">
        <w:rPr>
          <w:rStyle w:val="Barcode"/>
          <w:color w:val="000000"/>
          <w:sz w:val="24"/>
          <w:szCs w:val="24"/>
        </w:rPr>
        <w:tab/>
      </w:r>
      <w:r w:rsidR="00977766">
        <w:rPr>
          <w:rStyle w:val="Barcode"/>
          <w:color w:val="000000"/>
          <w:sz w:val="24"/>
          <w:szCs w:val="24"/>
        </w:rPr>
        <w:tab/>
      </w:r>
      <w:r w:rsidRPr="00BD6D2F">
        <w:rPr>
          <w:rStyle w:val="Barcode"/>
          <w:color w:val="000000"/>
          <w:sz w:val="24"/>
          <w:szCs w:val="24"/>
        </w:rPr>
        <w:t xml:space="preserve">      Заказчик </w:t>
      </w:r>
    </w:p>
    <w:p w14:paraId="7D9FB616" w14:textId="77777777" w:rsidR="00977766" w:rsidRDefault="00977766" w:rsidP="00977766">
      <w:pPr>
        <w:jc w:val="both"/>
        <w:rPr>
          <w:rStyle w:val="Barcode"/>
          <w:color w:val="000000"/>
          <w:sz w:val="24"/>
          <w:szCs w:val="24"/>
        </w:rPr>
      </w:pPr>
    </w:p>
    <w:p w14:paraId="731976DB" w14:textId="77777777" w:rsidR="00977766" w:rsidRDefault="00977766" w:rsidP="00977766">
      <w:pPr>
        <w:jc w:val="right"/>
        <w:rPr>
          <w:sz w:val="24"/>
          <w:szCs w:val="24"/>
          <w:lang w:val="x-none" w:eastAsia="x-none"/>
        </w:rPr>
      </w:pPr>
      <w:r w:rsidRPr="00C82ECD">
        <w:rPr>
          <w:sz w:val="24"/>
          <w:szCs w:val="24"/>
          <w:lang w:val="x-none" w:eastAsia="x-none"/>
        </w:rPr>
        <w:t>Заместитель</w:t>
      </w:r>
      <w:r w:rsidRPr="00C82ECD">
        <w:rPr>
          <w:sz w:val="24"/>
          <w:szCs w:val="24"/>
          <w:lang w:eastAsia="x-none"/>
        </w:rPr>
        <w:t xml:space="preserve"> </w:t>
      </w:r>
      <w:r>
        <w:rPr>
          <w:sz w:val="24"/>
          <w:szCs w:val="24"/>
          <w:lang w:val="x-none" w:eastAsia="x-none"/>
        </w:rPr>
        <w:t>генерального директора –</w:t>
      </w:r>
    </w:p>
    <w:p w14:paraId="61C5A955" w14:textId="710C18A8" w:rsidR="00977766" w:rsidRPr="00C82ECD" w:rsidRDefault="00977766" w:rsidP="00977766">
      <w:pPr>
        <w:jc w:val="right"/>
        <w:rPr>
          <w:sz w:val="24"/>
          <w:szCs w:val="24"/>
        </w:rPr>
      </w:pPr>
      <w:r>
        <w:rPr>
          <w:sz w:val="24"/>
          <w:szCs w:val="24"/>
          <w:lang w:val="x-none" w:eastAsia="x-none"/>
        </w:rPr>
        <w:tab/>
      </w:r>
      <w:r>
        <w:rPr>
          <w:sz w:val="24"/>
          <w:szCs w:val="24"/>
          <w:lang w:val="x-none" w:eastAsia="x-none"/>
        </w:rPr>
        <w:tab/>
      </w:r>
      <w:r>
        <w:rPr>
          <w:sz w:val="24"/>
          <w:szCs w:val="24"/>
          <w:lang w:val="x-none" w:eastAsia="x-none"/>
        </w:rPr>
        <w:tab/>
      </w:r>
      <w:r>
        <w:rPr>
          <w:sz w:val="24"/>
          <w:szCs w:val="24"/>
          <w:lang w:val="x-none" w:eastAsia="x-none"/>
        </w:rPr>
        <w:tab/>
      </w:r>
    </w:p>
    <w:p w14:paraId="76FE19D6" w14:textId="77777777" w:rsidR="00977766" w:rsidRDefault="00977766" w:rsidP="00977766">
      <w:pPr>
        <w:jc w:val="right"/>
        <w:rPr>
          <w:sz w:val="24"/>
          <w:szCs w:val="24"/>
          <w:lang w:val="x-none" w:eastAsia="x-none"/>
        </w:rPr>
      </w:pPr>
      <w:r w:rsidRPr="00C82ECD">
        <w:rPr>
          <w:sz w:val="24"/>
          <w:szCs w:val="24"/>
          <w:lang w:val="x-none" w:eastAsia="x-none"/>
        </w:rPr>
        <w:t>директор филиала «Карельский» ОАО «ТГК-1»</w:t>
      </w:r>
    </w:p>
    <w:p w14:paraId="0D321F88" w14:textId="77777777" w:rsidR="00977766" w:rsidRPr="00C82ECD" w:rsidRDefault="00977766" w:rsidP="00977766">
      <w:pPr>
        <w:jc w:val="right"/>
        <w:rPr>
          <w:sz w:val="24"/>
          <w:szCs w:val="24"/>
          <w:lang w:val="x-none" w:eastAsia="x-none"/>
        </w:rPr>
      </w:pPr>
      <w:r w:rsidRPr="00C82ECD">
        <w:rPr>
          <w:sz w:val="24"/>
          <w:szCs w:val="24"/>
          <w:lang w:val="x-none" w:eastAsia="x-none"/>
        </w:rPr>
        <w:t xml:space="preserve"> </w:t>
      </w:r>
    </w:p>
    <w:p w14:paraId="56F05063" w14:textId="77777777" w:rsidR="00977766" w:rsidRDefault="00977766" w:rsidP="00977766">
      <w:pPr>
        <w:jc w:val="right"/>
        <w:rPr>
          <w:sz w:val="24"/>
          <w:szCs w:val="24"/>
          <w:lang w:val="x-none" w:eastAsia="x-none"/>
        </w:rPr>
      </w:pPr>
      <w:r w:rsidRPr="00C82ECD">
        <w:rPr>
          <w:sz w:val="24"/>
          <w:szCs w:val="24"/>
          <w:lang w:val="x-none" w:eastAsia="x-none"/>
        </w:rPr>
        <w:t>__________________В.В. Белов</w:t>
      </w:r>
    </w:p>
    <w:p w14:paraId="5C48D7B4" w14:textId="77777777" w:rsidR="00977766" w:rsidRPr="00C82ECD" w:rsidRDefault="00977766" w:rsidP="00977766">
      <w:pPr>
        <w:jc w:val="right"/>
        <w:rPr>
          <w:sz w:val="24"/>
          <w:szCs w:val="24"/>
          <w:lang w:val="x-none" w:eastAsia="x-none"/>
        </w:rPr>
      </w:pPr>
      <w:r w:rsidRPr="00C82ECD">
        <w:rPr>
          <w:sz w:val="24"/>
          <w:szCs w:val="24"/>
          <w:lang w:val="x-none" w:eastAsia="x-none"/>
        </w:rPr>
        <w:t xml:space="preserve"> </w:t>
      </w:r>
    </w:p>
    <w:p w14:paraId="71880A40" w14:textId="77777777" w:rsidR="00977766" w:rsidRDefault="00977766" w:rsidP="00977766">
      <w:pPr>
        <w:pStyle w:val="2"/>
        <w:jc w:val="right"/>
        <w:rPr>
          <w:szCs w:val="24"/>
          <w:lang w:val="ru-RU" w:eastAsia="ru-RU"/>
        </w:rPr>
      </w:pPr>
      <w:r w:rsidRPr="00C82ECD">
        <w:rPr>
          <w:szCs w:val="24"/>
          <w:lang w:val="ru-RU" w:eastAsia="ru-RU"/>
        </w:rPr>
        <w:t>«____»___</w:t>
      </w:r>
      <w:r>
        <w:rPr>
          <w:szCs w:val="24"/>
          <w:lang w:val="ru-RU" w:eastAsia="ru-RU"/>
        </w:rPr>
        <w:t>_____________2016</w:t>
      </w:r>
      <w:r w:rsidRPr="00C82ECD">
        <w:rPr>
          <w:szCs w:val="24"/>
          <w:lang w:val="ru-RU" w:eastAsia="ru-RU"/>
        </w:rPr>
        <w:t>г.</w:t>
      </w:r>
    </w:p>
    <w:p w14:paraId="0AFE2EBE" w14:textId="77777777" w:rsidR="00977766" w:rsidRPr="00C82ECD" w:rsidRDefault="00977766" w:rsidP="00977766">
      <w:pPr>
        <w:pStyle w:val="2"/>
        <w:jc w:val="right"/>
        <w:rPr>
          <w:szCs w:val="24"/>
        </w:rPr>
      </w:pPr>
    </w:p>
    <w:p w14:paraId="5453DB4E" w14:textId="77777777" w:rsidR="00977766" w:rsidRPr="00C82ECD" w:rsidRDefault="00977766" w:rsidP="00977766">
      <w:pPr>
        <w:jc w:val="right"/>
        <w:rPr>
          <w:sz w:val="24"/>
          <w:szCs w:val="24"/>
          <w:lang w:val="x-none" w:eastAsia="x-none"/>
        </w:rPr>
      </w:pPr>
      <w:r w:rsidRPr="00C82ECD">
        <w:rPr>
          <w:sz w:val="24"/>
          <w:szCs w:val="24"/>
          <w:lang w:val="x-none" w:eastAsia="x-none"/>
        </w:rPr>
        <w:t xml:space="preserve">Главный бухгалтер </w:t>
      </w:r>
    </w:p>
    <w:p w14:paraId="30112697" w14:textId="77777777" w:rsidR="00977766" w:rsidRDefault="00977766" w:rsidP="00977766">
      <w:pPr>
        <w:jc w:val="right"/>
        <w:rPr>
          <w:sz w:val="24"/>
          <w:szCs w:val="24"/>
          <w:lang w:val="x-none" w:eastAsia="x-none"/>
        </w:rPr>
      </w:pPr>
      <w:r w:rsidRPr="00C82ECD">
        <w:rPr>
          <w:sz w:val="24"/>
          <w:szCs w:val="24"/>
          <w:lang w:val="x-none" w:eastAsia="x-none"/>
        </w:rPr>
        <w:t>Ф</w:t>
      </w:r>
      <w:r>
        <w:rPr>
          <w:sz w:val="24"/>
          <w:szCs w:val="24"/>
          <w:lang w:val="x-none" w:eastAsia="x-none"/>
        </w:rPr>
        <w:t>илиала «Карельский» ОАО «ТГК-1»</w:t>
      </w:r>
    </w:p>
    <w:p w14:paraId="1D022DDF" w14:textId="77777777" w:rsidR="00977766" w:rsidRDefault="00977766" w:rsidP="00977766">
      <w:pPr>
        <w:jc w:val="right"/>
        <w:rPr>
          <w:sz w:val="24"/>
          <w:szCs w:val="24"/>
          <w:lang w:val="x-none" w:eastAsia="x-none"/>
        </w:rPr>
      </w:pPr>
    </w:p>
    <w:p w14:paraId="77A694A2" w14:textId="77777777" w:rsidR="00977766" w:rsidRDefault="00977766" w:rsidP="00977766">
      <w:pPr>
        <w:jc w:val="right"/>
        <w:rPr>
          <w:sz w:val="24"/>
          <w:szCs w:val="24"/>
        </w:rPr>
      </w:pPr>
      <w:r w:rsidRPr="00C82ECD">
        <w:rPr>
          <w:sz w:val="24"/>
          <w:szCs w:val="24"/>
        </w:rPr>
        <w:t>______</w:t>
      </w:r>
      <w:r>
        <w:rPr>
          <w:sz w:val="24"/>
          <w:szCs w:val="24"/>
        </w:rPr>
        <w:t xml:space="preserve">____________ Е.В. </w:t>
      </w:r>
      <w:proofErr w:type="spellStart"/>
      <w:r>
        <w:rPr>
          <w:sz w:val="24"/>
          <w:szCs w:val="24"/>
        </w:rPr>
        <w:t>Герлиц</w:t>
      </w:r>
      <w:proofErr w:type="spellEnd"/>
    </w:p>
    <w:p w14:paraId="4CA0F5C6" w14:textId="77777777" w:rsidR="00977766" w:rsidRDefault="00977766" w:rsidP="00977766">
      <w:pPr>
        <w:jc w:val="right"/>
        <w:rPr>
          <w:sz w:val="24"/>
          <w:szCs w:val="24"/>
        </w:rPr>
      </w:pPr>
    </w:p>
    <w:p w14:paraId="56018E8F" w14:textId="77777777" w:rsidR="00977766" w:rsidRDefault="00977766" w:rsidP="00977766">
      <w:pPr>
        <w:pStyle w:val="2"/>
        <w:jc w:val="right"/>
        <w:rPr>
          <w:szCs w:val="24"/>
          <w:lang w:val="ru-RU" w:eastAsia="ru-RU"/>
        </w:rPr>
      </w:pPr>
      <w:r w:rsidRPr="00C82ECD">
        <w:rPr>
          <w:szCs w:val="24"/>
          <w:lang w:val="ru-RU" w:eastAsia="ru-RU"/>
        </w:rPr>
        <w:t>«____»___</w:t>
      </w:r>
      <w:r>
        <w:rPr>
          <w:szCs w:val="24"/>
          <w:lang w:val="ru-RU" w:eastAsia="ru-RU"/>
        </w:rPr>
        <w:t>_____________2016</w:t>
      </w:r>
      <w:r w:rsidRPr="00C82ECD">
        <w:rPr>
          <w:szCs w:val="24"/>
          <w:lang w:val="ru-RU" w:eastAsia="ru-RU"/>
        </w:rPr>
        <w:t>г.</w:t>
      </w:r>
    </w:p>
    <w:p w14:paraId="6B2E2292" w14:textId="2274469D" w:rsidR="00BD6D2F" w:rsidRPr="00DB05B8" w:rsidRDefault="00BD6D2F" w:rsidP="00977766">
      <w:pPr>
        <w:tabs>
          <w:tab w:val="left" w:pos="567"/>
          <w:tab w:val="left" w:pos="851"/>
        </w:tabs>
        <w:jc w:val="both"/>
        <w:rPr>
          <w:sz w:val="24"/>
          <w:szCs w:val="24"/>
        </w:rPr>
      </w:pPr>
    </w:p>
    <w:sectPr w:rsidR="00BD6D2F" w:rsidRPr="00DB05B8" w:rsidSect="00187664">
      <w:footerReference w:type="default" r:id="rId16"/>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2EA00" w14:textId="77777777" w:rsidR="00BF767B" w:rsidRDefault="00BF767B" w:rsidP="00DA3BF5">
      <w:r>
        <w:separator/>
      </w:r>
    </w:p>
  </w:endnote>
  <w:endnote w:type="continuationSeparator" w:id="0">
    <w:p w14:paraId="3551C850" w14:textId="77777777" w:rsidR="00BF767B" w:rsidRDefault="00BF767B"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dale Sans UI">
    <w:altName w:val="Arial Unicode MS"/>
    <w:charset w:val="CC"/>
    <w:family w:val="auto"/>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6236187"/>
      <w:docPartObj>
        <w:docPartGallery w:val="Page Numbers (Bottom of Page)"/>
        <w:docPartUnique/>
      </w:docPartObj>
    </w:sdtPr>
    <w:sdtEndPr/>
    <w:sdtContent>
      <w:p w14:paraId="6B2E2297" w14:textId="77777777" w:rsidR="009E656F" w:rsidRDefault="009E656F" w:rsidP="00BB1F92">
        <w:pPr>
          <w:pStyle w:val="a5"/>
        </w:pPr>
        <w:r>
          <w:rPr>
            <w:b/>
            <w:i/>
            <w:sz w:val="20"/>
            <w:szCs w:val="20"/>
          </w:rPr>
          <w:t>Нет</w:t>
        </w:r>
        <w:r w:rsidRPr="00C21888">
          <w:rPr>
            <w:b/>
            <w:i/>
            <w:sz w:val="20"/>
            <w:szCs w:val="20"/>
          </w:rPr>
          <w:t>иповой договор</w:t>
        </w:r>
        <w:r>
          <w:rPr>
            <w:i/>
            <w:sz w:val="20"/>
            <w:szCs w:val="20"/>
          </w:rPr>
          <w:t xml:space="preserve"> </w:t>
        </w:r>
        <w:r>
          <w:rPr>
            <w:i/>
            <w:sz w:val="20"/>
            <w:szCs w:val="20"/>
            <w:lang w:val="en-US"/>
          </w:rPr>
          <w:t xml:space="preserve">                                                                                                                                                                        </w:t>
        </w:r>
        <w:r>
          <w:fldChar w:fldCharType="begin"/>
        </w:r>
        <w:r>
          <w:instrText>PAGE   \* MERGEFORMAT</w:instrText>
        </w:r>
        <w:r>
          <w:fldChar w:fldCharType="separate"/>
        </w:r>
        <w:r w:rsidR="00F011D3">
          <w:rPr>
            <w:noProof/>
          </w:rPr>
          <w:t>19</w:t>
        </w:r>
        <w:r>
          <w:fldChar w:fldCharType="end"/>
        </w:r>
      </w:p>
    </w:sdtContent>
  </w:sdt>
  <w:p w14:paraId="6B2E2298" w14:textId="77777777" w:rsidR="009E656F" w:rsidRDefault="009E656F" w:rsidP="00BB1F92">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E2CAB" w14:textId="77777777" w:rsidR="00BF767B" w:rsidRDefault="00BF767B" w:rsidP="00DA3BF5">
      <w:r>
        <w:separator/>
      </w:r>
    </w:p>
  </w:footnote>
  <w:footnote w:type="continuationSeparator" w:id="0">
    <w:p w14:paraId="791762BB" w14:textId="77777777" w:rsidR="00BF767B" w:rsidRDefault="00BF767B"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65A46"/>
    <w:multiLevelType w:val="multilevel"/>
    <w:tmpl w:val="DC80C10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288"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15:restartNumberingAfterBreak="0">
    <w:nsid w:val="120C19FD"/>
    <w:multiLevelType w:val="multilevel"/>
    <w:tmpl w:val="AEF43D04"/>
    <w:lvl w:ilvl="0">
      <w:start w:val="1"/>
      <w:numFmt w:val="decimal"/>
      <w:lvlText w:val="%1."/>
      <w:lvlJc w:val="left"/>
      <w:pPr>
        <w:ind w:left="360" w:hanging="360"/>
      </w:p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928"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674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15:restartNumberingAfterBreak="0">
    <w:nsid w:val="75312C0F"/>
    <w:multiLevelType w:val="multilevel"/>
    <w:tmpl w:val="56D6B20A"/>
    <w:lvl w:ilvl="0">
      <w:start w:val="4"/>
      <w:numFmt w:val="decimal"/>
      <w:lvlText w:val="%1."/>
      <w:lvlJc w:val="left"/>
      <w:pPr>
        <w:ind w:left="540" w:hanging="540"/>
      </w:pPr>
    </w:lvl>
    <w:lvl w:ilvl="1">
      <w:start w:val="3"/>
      <w:numFmt w:val="decimal"/>
      <w:lvlText w:val="%1.%2."/>
      <w:lvlJc w:val="left"/>
      <w:pPr>
        <w:ind w:left="1108" w:hanging="540"/>
      </w:pPr>
    </w:lvl>
    <w:lvl w:ilvl="2">
      <w:start w:val="1"/>
      <w:numFmt w:val="decimal"/>
      <w:lvlText w:val="%1.%2.%3."/>
      <w:lvlJc w:val="left"/>
      <w:pPr>
        <w:ind w:left="1713" w:hanging="720"/>
      </w:pPr>
      <w:rPr>
        <w:color w:val="000000" w:themeColor="text1"/>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1404E"/>
    <w:rsid w:val="000228C4"/>
    <w:rsid w:val="00033A2A"/>
    <w:rsid w:val="00036E00"/>
    <w:rsid w:val="00036FBD"/>
    <w:rsid w:val="00037B2D"/>
    <w:rsid w:val="0004022D"/>
    <w:rsid w:val="0004293D"/>
    <w:rsid w:val="00045ECE"/>
    <w:rsid w:val="00050CC5"/>
    <w:rsid w:val="00052BED"/>
    <w:rsid w:val="00055D2D"/>
    <w:rsid w:val="000564C6"/>
    <w:rsid w:val="00060459"/>
    <w:rsid w:val="000621E5"/>
    <w:rsid w:val="00062C48"/>
    <w:rsid w:val="00065348"/>
    <w:rsid w:val="00065FE2"/>
    <w:rsid w:val="000706C9"/>
    <w:rsid w:val="00090A39"/>
    <w:rsid w:val="000920AE"/>
    <w:rsid w:val="00092E4F"/>
    <w:rsid w:val="00096A61"/>
    <w:rsid w:val="000A273E"/>
    <w:rsid w:val="000A3F70"/>
    <w:rsid w:val="000C239B"/>
    <w:rsid w:val="000C7F84"/>
    <w:rsid w:val="000D1A59"/>
    <w:rsid w:val="000D6BD0"/>
    <w:rsid w:val="000D6CCF"/>
    <w:rsid w:val="000F1BFE"/>
    <w:rsid w:val="000F6079"/>
    <w:rsid w:val="001045F8"/>
    <w:rsid w:val="00107D0D"/>
    <w:rsid w:val="001117A8"/>
    <w:rsid w:val="00117F33"/>
    <w:rsid w:val="001232A2"/>
    <w:rsid w:val="001364A3"/>
    <w:rsid w:val="0014089C"/>
    <w:rsid w:val="00141C7B"/>
    <w:rsid w:val="0014544F"/>
    <w:rsid w:val="00165C97"/>
    <w:rsid w:val="00184418"/>
    <w:rsid w:val="00187664"/>
    <w:rsid w:val="00194FB1"/>
    <w:rsid w:val="001978F9"/>
    <w:rsid w:val="001A07A4"/>
    <w:rsid w:val="001A21BA"/>
    <w:rsid w:val="001A24E8"/>
    <w:rsid w:val="001B0EDF"/>
    <w:rsid w:val="001C2BA2"/>
    <w:rsid w:val="001C3A9A"/>
    <w:rsid w:val="001C6A80"/>
    <w:rsid w:val="00203EBB"/>
    <w:rsid w:val="002041F6"/>
    <w:rsid w:val="00207971"/>
    <w:rsid w:val="0021537D"/>
    <w:rsid w:val="00217E6D"/>
    <w:rsid w:val="00222136"/>
    <w:rsid w:val="00225A4C"/>
    <w:rsid w:val="002358CB"/>
    <w:rsid w:val="002433FD"/>
    <w:rsid w:val="002536AB"/>
    <w:rsid w:val="0025674A"/>
    <w:rsid w:val="00270B3B"/>
    <w:rsid w:val="00273D87"/>
    <w:rsid w:val="0027445B"/>
    <w:rsid w:val="00285A4B"/>
    <w:rsid w:val="002871E7"/>
    <w:rsid w:val="00291083"/>
    <w:rsid w:val="002912F3"/>
    <w:rsid w:val="002A3041"/>
    <w:rsid w:val="002B11FA"/>
    <w:rsid w:val="002B6F06"/>
    <w:rsid w:val="002B7864"/>
    <w:rsid w:val="002C46C5"/>
    <w:rsid w:val="002E1719"/>
    <w:rsid w:val="002E4236"/>
    <w:rsid w:val="002E545C"/>
    <w:rsid w:val="002E603B"/>
    <w:rsid w:val="002E6221"/>
    <w:rsid w:val="002E7B7C"/>
    <w:rsid w:val="002F406E"/>
    <w:rsid w:val="00300651"/>
    <w:rsid w:val="0030098E"/>
    <w:rsid w:val="00304ACC"/>
    <w:rsid w:val="003106D6"/>
    <w:rsid w:val="0031416C"/>
    <w:rsid w:val="00314912"/>
    <w:rsid w:val="003222CB"/>
    <w:rsid w:val="00322A0C"/>
    <w:rsid w:val="00322F9A"/>
    <w:rsid w:val="00332893"/>
    <w:rsid w:val="00334424"/>
    <w:rsid w:val="0034080E"/>
    <w:rsid w:val="00360271"/>
    <w:rsid w:val="0036581E"/>
    <w:rsid w:val="00370A98"/>
    <w:rsid w:val="003759A2"/>
    <w:rsid w:val="00377AD2"/>
    <w:rsid w:val="00384678"/>
    <w:rsid w:val="003874F2"/>
    <w:rsid w:val="00390276"/>
    <w:rsid w:val="00397EF3"/>
    <w:rsid w:val="003A1E82"/>
    <w:rsid w:val="003C1CD2"/>
    <w:rsid w:val="003C2734"/>
    <w:rsid w:val="003C4529"/>
    <w:rsid w:val="003C5779"/>
    <w:rsid w:val="003C7BB0"/>
    <w:rsid w:val="003D5BD6"/>
    <w:rsid w:val="003D668D"/>
    <w:rsid w:val="003E3005"/>
    <w:rsid w:val="00402470"/>
    <w:rsid w:val="00403F7F"/>
    <w:rsid w:val="004157F3"/>
    <w:rsid w:val="0041797D"/>
    <w:rsid w:val="004219AD"/>
    <w:rsid w:val="00421E6F"/>
    <w:rsid w:val="0043767E"/>
    <w:rsid w:val="004434D7"/>
    <w:rsid w:val="00451394"/>
    <w:rsid w:val="0045380F"/>
    <w:rsid w:val="00457B0E"/>
    <w:rsid w:val="00464B28"/>
    <w:rsid w:val="00466898"/>
    <w:rsid w:val="00467A61"/>
    <w:rsid w:val="004703B5"/>
    <w:rsid w:val="004709CE"/>
    <w:rsid w:val="004909CF"/>
    <w:rsid w:val="00491574"/>
    <w:rsid w:val="004A2382"/>
    <w:rsid w:val="004A7AD8"/>
    <w:rsid w:val="004B14A3"/>
    <w:rsid w:val="004B4A36"/>
    <w:rsid w:val="004B6485"/>
    <w:rsid w:val="004C7754"/>
    <w:rsid w:val="004D4337"/>
    <w:rsid w:val="004D4382"/>
    <w:rsid w:val="004E0E25"/>
    <w:rsid w:val="0050350C"/>
    <w:rsid w:val="00515BA7"/>
    <w:rsid w:val="00520765"/>
    <w:rsid w:val="00524DC8"/>
    <w:rsid w:val="0053603A"/>
    <w:rsid w:val="00541862"/>
    <w:rsid w:val="00546752"/>
    <w:rsid w:val="005618FC"/>
    <w:rsid w:val="0056474A"/>
    <w:rsid w:val="00564BF7"/>
    <w:rsid w:val="005712A5"/>
    <w:rsid w:val="00573010"/>
    <w:rsid w:val="0058007D"/>
    <w:rsid w:val="00580B5A"/>
    <w:rsid w:val="005813B4"/>
    <w:rsid w:val="00582664"/>
    <w:rsid w:val="0059669B"/>
    <w:rsid w:val="005A1E87"/>
    <w:rsid w:val="005A3446"/>
    <w:rsid w:val="005B3889"/>
    <w:rsid w:val="005D0A81"/>
    <w:rsid w:val="005D162A"/>
    <w:rsid w:val="005D1D4F"/>
    <w:rsid w:val="005D5D3A"/>
    <w:rsid w:val="0061151A"/>
    <w:rsid w:val="00614A9C"/>
    <w:rsid w:val="00620017"/>
    <w:rsid w:val="0062186F"/>
    <w:rsid w:val="006241DA"/>
    <w:rsid w:val="0062528A"/>
    <w:rsid w:val="00640ABB"/>
    <w:rsid w:val="00653210"/>
    <w:rsid w:val="00655846"/>
    <w:rsid w:val="006564B1"/>
    <w:rsid w:val="0065680C"/>
    <w:rsid w:val="0066024C"/>
    <w:rsid w:val="006643E5"/>
    <w:rsid w:val="00665D19"/>
    <w:rsid w:val="0066707E"/>
    <w:rsid w:val="00670A30"/>
    <w:rsid w:val="00670B93"/>
    <w:rsid w:val="006847B9"/>
    <w:rsid w:val="006929F7"/>
    <w:rsid w:val="00693F47"/>
    <w:rsid w:val="006A3FEC"/>
    <w:rsid w:val="006B261B"/>
    <w:rsid w:val="006B274A"/>
    <w:rsid w:val="006C78A3"/>
    <w:rsid w:val="006D449D"/>
    <w:rsid w:val="006E2C18"/>
    <w:rsid w:val="006E31DD"/>
    <w:rsid w:val="006E348A"/>
    <w:rsid w:val="006E5F07"/>
    <w:rsid w:val="006E6B91"/>
    <w:rsid w:val="006E79C4"/>
    <w:rsid w:val="006F144E"/>
    <w:rsid w:val="007004C6"/>
    <w:rsid w:val="00720868"/>
    <w:rsid w:val="00721CBC"/>
    <w:rsid w:val="007240A1"/>
    <w:rsid w:val="00726E7C"/>
    <w:rsid w:val="00730869"/>
    <w:rsid w:val="00731A86"/>
    <w:rsid w:val="007345FA"/>
    <w:rsid w:val="00743730"/>
    <w:rsid w:val="00745AB2"/>
    <w:rsid w:val="00746E6E"/>
    <w:rsid w:val="007636E5"/>
    <w:rsid w:val="007664A8"/>
    <w:rsid w:val="00772F26"/>
    <w:rsid w:val="0077693D"/>
    <w:rsid w:val="00785041"/>
    <w:rsid w:val="00785899"/>
    <w:rsid w:val="007928C7"/>
    <w:rsid w:val="00796B9B"/>
    <w:rsid w:val="00796C97"/>
    <w:rsid w:val="00797FED"/>
    <w:rsid w:val="007A2996"/>
    <w:rsid w:val="007B1E02"/>
    <w:rsid w:val="007B5371"/>
    <w:rsid w:val="007C125F"/>
    <w:rsid w:val="007C36CF"/>
    <w:rsid w:val="007C60E8"/>
    <w:rsid w:val="007C7284"/>
    <w:rsid w:val="007D2F93"/>
    <w:rsid w:val="007D3A5C"/>
    <w:rsid w:val="007D7EB1"/>
    <w:rsid w:val="007E34C7"/>
    <w:rsid w:val="00816933"/>
    <w:rsid w:val="00820AB0"/>
    <w:rsid w:val="008235E7"/>
    <w:rsid w:val="00823CEE"/>
    <w:rsid w:val="008244AF"/>
    <w:rsid w:val="008315D3"/>
    <w:rsid w:val="00831C8E"/>
    <w:rsid w:val="0083258D"/>
    <w:rsid w:val="00841ABD"/>
    <w:rsid w:val="00855DC2"/>
    <w:rsid w:val="00857846"/>
    <w:rsid w:val="00863C1E"/>
    <w:rsid w:val="00870E57"/>
    <w:rsid w:val="0087247D"/>
    <w:rsid w:val="008751BE"/>
    <w:rsid w:val="00880179"/>
    <w:rsid w:val="00884877"/>
    <w:rsid w:val="0088556B"/>
    <w:rsid w:val="00886153"/>
    <w:rsid w:val="00887AFF"/>
    <w:rsid w:val="008A759E"/>
    <w:rsid w:val="008A78B1"/>
    <w:rsid w:val="008A799C"/>
    <w:rsid w:val="008B4FD7"/>
    <w:rsid w:val="008D687B"/>
    <w:rsid w:val="008D7CF4"/>
    <w:rsid w:val="008F3F4E"/>
    <w:rsid w:val="00907A81"/>
    <w:rsid w:val="00910770"/>
    <w:rsid w:val="00911699"/>
    <w:rsid w:val="009120E9"/>
    <w:rsid w:val="00912836"/>
    <w:rsid w:val="009255A0"/>
    <w:rsid w:val="00941A53"/>
    <w:rsid w:val="00942EA4"/>
    <w:rsid w:val="00945274"/>
    <w:rsid w:val="0094633C"/>
    <w:rsid w:val="009522E6"/>
    <w:rsid w:val="00966734"/>
    <w:rsid w:val="00973FBD"/>
    <w:rsid w:val="00977766"/>
    <w:rsid w:val="0098349B"/>
    <w:rsid w:val="00986986"/>
    <w:rsid w:val="00992E3E"/>
    <w:rsid w:val="00993D7F"/>
    <w:rsid w:val="00993E37"/>
    <w:rsid w:val="009A3F97"/>
    <w:rsid w:val="009A5AF9"/>
    <w:rsid w:val="009B3C13"/>
    <w:rsid w:val="009B7EAB"/>
    <w:rsid w:val="009C1389"/>
    <w:rsid w:val="009C2626"/>
    <w:rsid w:val="009C5558"/>
    <w:rsid w:val="009C76B2"/>
    <w:rsid w:val="009D0276"/>
    <w:rsid w:val="009D1A87"/>
    <w:rsid w:val="009D1C0F"/>
    <w:rsid w:val="009D4D14"/>
    <w:rsid w:val="009E656F"/>
    <w:rsid w:val="009F77C2"/>
    <w:rsid w:val="00A00D46"/>
    <w:rsid w:val="00A07E17"/>
    <w:rsid w:val="00A262C3"/>
    <w:rsid w:val="00A31A5C"/>
    <w:rsid w:val="00A34DB6"/>
    <w:rsid w:val="00A37545"/>
    <w:rsid w:val="00A56DA1"/>
    <w:rsid w:val="00A57D27"/>
    <w:rsid w:val="00A62C8D"/>
    <w:rsid w:val="00A63867"/>
    <w:rsid w:val="00A658B9"/>
    <w:rsid w:val="00A70AC6"/>
    <w:rsid w:val="00A71C01"/>
    <w:rsid w:val="00A820E2"/>
    <w:rsid w:val="00A822D1"/>
    <w:rsid w:val="00A830F8"/>
    <w:rsid w:val="00A84741"/>
    <w:rsid w:val="00A860D3"/>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5FF1"/>
    <w:rsid w:val="00B022A4"/>
    <w:rsid w:val="00B022BC"/>
    <w:rsid w:val="00B03B0C"/>
    <w:rsid w:val="00B11A20"/>
    <w:rsid w:val="00B13DDE"/>
    <w:rsid w:val="00B30F00"/>
    <w:rsid w:val="00B50339"/>
    <w:rsid w:val="00B54EB0"/>
    <w:rsid w:val="00B56DE5"/>
    <w:rsid w:val="00B74C35"/>
    <w:rsid w:val="00B75932"/>
    <w:rsid w:val="00B76060"/>
    <w:rsid w:val="00B86258"/>
    <w:rsid w:val="00B94171"/>
    <w:rsid w:val="00BA3706"/>
    <w:rsid w:val="00BA40B2"/>
    <w:rsid w:val="00BA4830"/>
    <w:rsid w:val="00BA6220"/>
    <w:rsid w:val="00BB1F92"/>
    <w:rsid w:val="00BB3ABE"/>
    <w:rsid w:val="00BB53B2"/>
    <w:rsid w:val="00BB623B"/>
    <w:rsid w:val="00BB709B"/>
    <w:rsid w:val="00BC3549"/>
    <w:rsid w:val="00BC46F9"/>
    <w:rsid w:val="00BC739E"/>
    <w:rsid w:val="00BD620C"/>
    <w:rsid w:val="00BD6D2F"/>
    <w:rsid w:val="00BD6FFA"/>
    <w:rsid w:val="00BE1535"/>
    <w:rsid w:val="00BE37F9"/>
    <w:rsid w:val="00BE3873"/>
    <w:rsid w:val="00BE5007"/>
    <w:rsid w:val="00BE512C"/>
    <w:rsid w:val="00BF62CE"/>
    <w:rsid w:val="00BF6DD4"/>
    <w:rsid w:val="00BF767B"/>
    <w:rsid w:val="00C10C43"/>
    <w:rsid w:val="00C1396A"/>
    <w:rsid w:val="00C143F2"/>
    <w:rsid w:val="00C15B45"/>
    <w:rsid w:val="00C169D7"/>
    <w:rsid w:val="00C171CA"/>
    <w:rsid w:val="00C215BC"/>
    <w:rsid w:val="00C27031"/>
    <w:rsid w:val="00C30177"/>
    <w:rsid w:val="00C455FE"/>
    <w:rsid w:val="00C46ABF"/>
    <w:rsid w:val="00C53A93"/>
    <w:rsid w:val="00C54E53"/>
    <w:rsid w:val="00C55486"/>
    <w:rsid w:val="00C554F2"/>
    <w:rsid w:val="00C6322C"/>
    <w:rsid w:val="00C64FDE"/>
    <w:rsid w:val="00C67D10"/>
    <w:rsid w:val="00C716C7"/>
    <w:rsid w:val="00C82692"/>
    <w:rsid w:val="00C82ECD"/>
    <w:rsid w:val="00C84526"/>
    <w:rsid w:val="00C8555F"/>
    <w:rsid w:val="00C93304"/>
    <w:rsid w:val="00C934CC"/>
    <w:rsid w:val="00C95043"/>
    <w:rsid w:val="00CA5EED"/>
    <w:rsid w:val="00CB3ADE"/>
    <w:rsid w:val="00CC4A28"/>
    <w:rsid w:val="00CC7385"/>
    <w:rsid w:val="00CD58F1"/>
    <w:rsid w:val="00CD652B"/>
    <w:rsid w:val="00CD755F"/>
    <w:rsid w:val="00CE0ABF"/>
    <w:rsid w:val="00CE2B4B"/>
    <w:rsid w:val="00CE3CF6"/>
    <w:rsid w:val="00CF3AC5"/>
    <w:rsid w:val="00CF5AA0"/>
    <w:rsid w:val="00D03525"/>
    <w:rsid w:val="00D05D51"/>
    <w:rsid w:val="00D14541"/>
    <w:rsid w:val="00D15281"/>
    <w:rsid w:val="00D21DB7"/>
    <w:rsid w:val="00D26798"/>
    <w:rsid w:val="00D267AB"/>
    <w:rsid w:val="00D26E5B"/>
    <w:rsid w:val="00D31523"/>
    <w:rsid w:val="00D35ED5"/>
    <w:rsid w:val="00D54FBA"/>
    <w:rsid w:val="00D604E8"/>
    <w:rsid w:val="00D67E36"/>
    <w:rsid w:val="00D7318A"/>
    <w:rsid w:val="00D741EE"/>
    <w:rsid w:val="00D87CD1"/>
    <w:rsid w:val="00D941F6"/>
    <w:rsid w:val="00DA07DC"/>
    <w:rsid w:val="00DA3BF5"/>
    <w:rsid w:val="00DB05B8"/>
    <w:rsid w:val="00DB3806"/>
    <w:rsid w:val="00DB506F"/>
    <w:rsid w:val="00DB5CEC"/>
    <w:rsid w:val="00DB6CF3"/>
    <w:rsid w:val="00DC5923"/>
    <w:rsid w:val="00DC772B"/>
    <w:rsid w:val="00DD14F1"/>
    <w:rsid w:val="00DE2D73"/>
    <w:rsid w:val="00DE4E57"/>
    <w:rsid w:val="00DE7652"/>
    <w:rsid w:val="00DF7964"/>
    <w:rsid w:val="00E13563"/>
    <w:rsid w:val="00E17688"/>
    <w:rsid w:val="00E2689E"/>
    <w:rsid w:val="00E26A95"/>
    <w:rsid w:val="00E41723"/>
    <w:rsid w:val="00E43AE8"/>
    <w:rsid w:val="00E473AD"/>
    <w:rsid w:val="00E51B12"/>
    <w:rsid w:val="00E53E38"/>
    <w:rsid w:val="00E65133"/>
    <w:rsid w:val="00E67F43"/>
    <w:rsid w:val="00E70287"/>
    <w:rsid w:val="00E71EFC"/>
    <w:rsid w:val="00E8781C"/>
    <w:rsid w:val="00E97BEE"/>
    <w:rsid w:val="00E97C11"/>
    <w:rsid w:val="00EB2015"/>
    <w:rsid w:val="00EB4D4A"/>
    <w:rsid w:val="00EC57C4"/>
    <w:rsid w:val="00EF18A6"/>
    <w:rsid w:val="00F011D3"/>
    <w:rsid w:val="00F02CE5"/>
    <w:rsid w:val="00F02E6A"/>
    <w:rsid w:val="00F04A36"/>
    <w:rsid w:val="00F06373"/>
    <w:rsid w:val="00F2675B"/>
    <w:rsid w:val="00F32EA5"/>
    <w:rsid w:val="00F46C9B"/>
    <w:rsid w:val="00F50942"/>
    <w:rsid w:val="00F511CB"/>
    <w:rsid w:val="00F54C84"/>
    <w:rsid w:val="00F55321"/>
    <w:rsid w:val="00F572FA"/>
    <w:rsid w:val="00F63A97"/>
    <w:rsid w:val="00F657BD"/>
    <w:rsid w:val="00F70DCB"/>
    <w:rsid w:val="00F767A4"/>
    <w:rsid w:val="00F85ED1"/>
    <w:rsid w:val="00F91740"/>
    <w:rsid w:val="00F946DA"/>
    <w:rsid w:val="00FA0CED"/>
    <w:rsid w:val="00FA26A5"/>
    <w:rsid w:val="00FB06AF"/>
    <w:rsid w:val="00FB1712"/>
    <w:rsid w:val="00FB1E55"/>
    <w:rsid w:val="00FB2932"/>
    <w:rsid w:val="00FB4D3B"/>
    <w:rsid w:val="00FC1475"/>
    <w:rsid w:val="00FD4C7C"/>
    <w:rsid w:val="00FE1B37"/>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209F"/>
  <w15:docId w15:val="{5CF28F3A-6C8F-46C3-8BA8-CAC097379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sz w:val="24"/>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semiHidden/>
    <w:rsid w:val="00187664"/>
    <w:rPr>
      <w:rFonts w:ascii="Times New Roman" w:eastAsia="Times New Roman" w:hAnsi="Times New Roman" w:cs="Times New Roman"/>
      <w:sz w:val="24"/>
      <w:szCs w:val="20"/>
      <w:lang w:eastAsia="ru-RU"/>
    </w:rPr>
  </w:style>
  <w:style w:type="paragraph" w:styleId="2">
    <w:name w:val="Body Text 2"/>
    <w:basedOn w:val="a"/>
    <w:link w:val="20"/>
    <w:uiPriority w:val="99"/>
    <w:unhideWhenUsed/>
    <w:rsid w:val="00187664"/>
    <w:rPr>
      <w:sz w:val="24"/>
      <w:lang w:val="x-none" w:eastAsia="x-none"/>
    </w:rPr>
  </w:style>
  <w:style w:type="character" w:customStyle="1" w:styleId="20">
    <w:name w:val="Основной текст 2 Знак"/>
    <w:basedOn w:val="a0"/>
    <w:link w:val="2"/>
    <w:uiPriority w:val="99"/>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435365026">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709"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744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hyperlink" Target="garantF1://10064072.395"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arantF1://10064072.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CXKWX26EJH3D-88-195</_dlc_DocId>
    <_dlc_DocIdUrl xmlns="07963b53-587b-452e-a2ad-bee2ef661aa8">
      <Url>http://gport.tgc1.local/kb/_layouts/DocIdRedir.aspx?ID=CXKWX26EJH3D-88-195</Url>
      <Description>CXKWX26EJH3D-88-195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59EE2F-3738-465A-A82D-8A47353AD6CA}">
  <ds:schemaRefs>
    <ds:schemaRef ds:uri="http://schemas.microsoft.com/sharepoint/events"/>
  </ds:schemaRefs>
</ds:datastoreItem>
</file>

<file path=customXml/itemProps2.xml><?xml version="1.0" encoding="utf-8"?>
<ds:datastoreItem xmlns:ds="http://schemas.openxmlformats.org/officeDocument/2006/customXml" ds:itemID="{47BA8FA1-FE20-4CF9-B1C1-80A70C3C6A9B}">
  <ds:schemaRefs>
    <ds:schemaRef ds:uri="http://schemas.microsoft.com/sharepoint/v3/contenttype/forms"/>
  </ds:schemaRefs>
</ds:datastoreItem>
</file>

<file path=customXml/itemProps3.xml><?xml version="1.0" encoding="utf-8"?>
<ds:datastoreItem xmlns:ds="http://schemas.openxmlformats.org/officeDocument/2006/customXml" ds:itemID="{BB475EB0-7AEF-4FE3-8A6C-0710F7D99E04}">
  <ds:schemaRefs>
    <ds:schemaRef ds:uri="http://schemas.microsoft.com/office/2006/metadata/properties"/>
    <ds:schemaRef ds:uri="http://schemas.microsoft.com/office/infopath/2007/PartnerControls"/>
    <ds:schemaRef ds:uri="07963b53-587b-452e-a2ad-bee2ef661aa8"/>
  </ds:schemaRefs>
</ds:datastoreItem>
</file>

<file path=customXml/itemProps4.xml><?xml version="1.0" encoding="utf-8"?>
<ds:datastoreItem xmlns:ds="http://schemas.openxmlformats.org/officeDocument/2006/customXml" ds:itemID="{C75036FB-34C8-4350-A846-0934190C9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725083E6</Template>
  <TotalTime>14</TotalTime>
  <Pages>22</Pages>
  <Words>10440</Words>
  <Characters>59512</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69813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Кобец Надежда Андреевна</cp:lastModifiedBy>
  <cp:revision>6</cp:revision>
  <dcterms:created xsi:type="dcterms:W3CDTF">2016-06-01T13:27:00Z</dcterms:created>
  <dcterms:modified xsi:type="dcterms:W3CDTF">2016-06-16T12:20:00Z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642a5936-0ee7-46ad-83d9-6f9b2d9315d3</vt:lpwstr>
  </property>
  <property fmtid="{D5CDD505-2E9C-101B-9397-08002B2CF9AE}" pid="3" name="ContentTypeId">
    <vt:lpwstr>0x010100B7E9948D131C9340A3C8024EB588D0A1</vt:lpwstr>
  </property>
</Properties>
</file>